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0E644308" w:rsidR="00FB5530" w:rsidRDefault="00FB5530" w:rsidP="00FB5530">
      <w:pPr>
        <w:tabs>
          <w:tab w:val="left" w:pos="2520"/>
        </w:tabs>
      </w:pPr>
    </w:p>
    <w:p w14:paraId="72A164BC" w14:textId="0736C823" w:rsidR="6896A71D" w:rsidRDefault="6896A71D" w:rsidP="6896A71D">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5666AC68" w14:textId="2A666094" w:rsidR="00424EE9" w:rsidRPr="00D0256F" w:rsidRDefault="00424EE9" w:rsidP="00FB5530">
      <w:pPr>
        <w:tabs>
          <w:tab w:val="left" w:pos="2520"/>
        </w:tabs>
        <w:rPr>
          <w:sz w:val="48"/>
          <w:szCs w:val="48"/>
        </w:rPr>
      </w:pPr>
      <w:r w:rsidRPr="00D0256F">
        <w:rPr>
          <w:sz w:val="48"/>
          <w:szCs w:val="48"/>
        </w:rPr>
        <w:t>Konkurransegrunnlag</w:t>
      </w:r>
    </w:p>
    <w:p w14:paraId="329E274B" w14:textId="7BB081C8" w:rsidR="00424EE9" w:rsidRPr="00D0256F" w:rsidRDefault="002221DE" w:rsidP="00FB5530">
      <w:pPr>
        <w:tabs>
          <w:tab w:val="left" w:pos="2520"/>
        </w:tabs>
        <w:rPr>
          <w:sz w:val="32"/>
          <w:szCs w:val="32"/>
        </w:rPr>
      </w:pPr>
      <w:r>
        <w:rPr>
          <w:sz w:val="32"/>
          <w:szCs w:val="32"/>
        </w:rPr>
        <w:t>Inngåelse av rammeavtale om ferske brød og kaker</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00E7A2FB">
                <wp:simplePos x="0" y="0"/>
                <wp:positionH relativeFrom="margin">
                  <wp:posOffset>4214495</wp:posOffset>
                </wp:positionH>
                <wp:positionV relativeFrom="paragraph">
                  <wp:posOffset>5659917</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621BC8A6" w:rsidR="00424EE9" w:rsidRPr="00424EE9" w:rsidRDefault="00424EE9">
                            <w:pPr>
                              <w:rPr>
                                <w:sz w:val="24"/>
                              </w:rPr>
                            </w:pPr>
                            <w:r w:rsidRPr="00424EE9">
                              <w:rPr>
                                <w:sz w:val="24"/>
                              </w:rPr>
                              <w:t>Saksnummer</w:t>
                            </w:r>
                            <w:r w:rsidRPr="00463A81">
                              <w:rPr>
                                <w:sz w:val="24"/>
                              </w:rPr>
                              <w:t xml:space="preserve">: </w:t>
                            </w:r>
                            <w:r w:rsidR="00463A81" w:rsidRPr="00463A81">
                              <w:rPr>
                                <w:sz w:val="24"/>
                              </w:rPr>
                              <w:t>26/1461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45.6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" filled="f" stroked="f">
                <v:textbox>
                  <w:txbxContent>
                    <w:p w14:paraId="13861665" w14:textId="621BC8A6" w:rsidR="00424EE9" w:rsidRPr="00424EE9" w:rsidRDefault="00424EE9">
                      <w:pPr>
                        <w:rPr>
                          <w:sz w:val="24"/>
                        </w:rPr>
                      </w:pPr>
                      <w:r w:rsidRPr="00424EE9">
                        <w:rPr>
                          <w:sz w:val="24"/>
                        </w:rPr>
                        <w:t>Saksnummer</w:t>
                      </w:r>
                      <w:r w:rsidRPr="00463A81">
                        <w:rPr>
                          <w:sz w:val="24"/>
                        </w:rPr>
                        <w:t xml:space="preserve">: </w:t>
                      </w:r>
                      <w:r w:rsidR="00463A81" w:rsidRPr="00463A81">
                        <w:rPr>
                          <w:sz w:val="24"/>
                        </w:rPr>
                        <w:t>26/1461</w:t>
                      </w:r>
                    </w:p>
                  </w:txbxContent>
                </v:textbox>
                <w10:wrap anchorx="margin"/>
              </v:shape>
            </w:pict>
          </mc:Fallback>
        </mc:AlternateContent>
      </w: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Content>
        <w:p w14:paraId="593144A7" w14:textId="77777777" w:rsidR="002D090F" w:rsidRPr="0025309A" w:rsidRDefault="6A6076E7" w:rsidP="00BC2DB3">
          <w:pPr>
            <w:pStyle w:val="Overskriftforinnholdsfortegnelse"/>
            <w:numPr>
              <w:ilvl w:val="0"/>
              <w:numId w:val="0"/>
            </w:numPr>
            <w:rPr>
              <w:color w:val="2A2859" w:themeColor="text2"/>
            </w:rPr>
          </w:pPr>
          <w:r w:rsidRPr="0025309A">
            <w:rPr>
              <w:color w:val="2A2859" w:themeColor="text2"/>
            </w:rPr>
            <w:t>Innholdsfortegnelse</w:t>
          </w:r>
        </w:p>
        <w:p w14:paraId="648EEDDB" w14:textId="46091DDE" w:rsidR="000D0542"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28190043" w:history="1">
            <w:r w:rsidR="000D0542" w:rsidRPr="00083C4D">
              <w:rPr>
                <w:rStyle w:val="Hyperkobling"/>
                <w:noProof/>
              </w:rPr>
              <w:t>1</w:t>
            </w:r>
            <w:r w:rsidR="000D0542">
              <w:rPr>
                <w:rFonts w:eastAsiaTheme="minorEastAsia"/>
                <w:noProof/>
                <w:kern w:val="2"/>
                <w:sz w:val="24"/>
                <w:szCs w:val="24"/>
                <w:lang w:eastAsia="nb-NO"/>
                <w14:ligatures w14:val="standardContextual"/>
              </w:rPr>
              <w:tab/>
            </w:r>
            <w:r w:rsidR="000D0542" w:rsidRPr="00083C4D">
              <w:rPr>
                <w:rStyle w:val="Hyperkobling"/>
                <w:noProof/>
              </w:rPr>
              <w:t>Innledning</w:t>
            </w:r>
            <w:r w:rsidR="000D0542">
              <w:rPr>
                <w:noProof/>
                <w:webHidden/>
              </w:rPr>
              <w:tab/>
            </w:r>
            <w:r w:rsidR="000D0542">
              <w:rPr>
                <w:noProof/>
                <w:webHidden/>
              </w:rPr>
              <w:fldChar w:fldCharType="begin"/>
            </w:r>
            <w:r w:rsidR="000D0542">
              <w:rPr>
                <w:noProof/>
                <w:webHidden/>
              </w:rPr>
              <w:instrText xml:space="preserve"> PAGEREF _Toc228190043 \h </w:instrText>
            </w:r>
            <w:r w:rsidR="000D0542">
              <w:rPr>
                <w:noProof/>
                <w:webHidden/>
              </w:rPr>
            </w:r>
            <w:r w:rsidR="000D0542">
              <w:rPr>
                <w:noProof/>
                <w:webHidden/>
              </w:rPr>
              <w:fldChar w:fldCharType="separate"/>
            </w:r>
            <w:r w:rsidR="000D0542">
              <w:rPr>
                <w:noProof/>
                <w:webHidden/>
              </w:rPr>
              <w:t>5</w:t>
            </w:r>
            <w:r w:rsidR="000D0542">
              <w:rPr>
                <w:noProof/>
                <w:webHidden/>
              </w:rPr>
              <w:fldChar w:fldCharType="end"/>
            </w:r>
          </w:hyperlink>
        </w:p>
        <w:p w14:paraId="5A47E058" w14:textId="2E0D7646"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4" w:history="1">
            <w:r w:rsidRPr="00083C4D">
              <w:rPr>
                <w:rStyle w:val="Hyperkobling"/>
                <w:noProof/>
              </w:rPr>
              <w:t>1.1</w:t>
            </w:r>
            <w:r>
              <w:rPr>
                <w:rFonts w:eastAsiaTheme="minorEastAsia"/>
                <w:noProof/>
                <w:kern w:val="2"/>
                <w:sz w:val="24"/>
                <w:szCs w:val="24"/>
                <w:lang w:eastAsia="nb-NO"/>
                <w14:ligatures w14:val="standardContextual"/>
              </w:rPr>
              <w:tab/>
            </w:r>
            <w:r w:rsidRPr="00083C4D">
              <w:rPr>
                <w:rStyle w:val="Hyperkobling"/>
                <w:noProof/>
              </w:rPr>
              <w:t>Oppdragsgiver</w:t>
            </w:r>
            <w:r>
              <w:rPr>
                <w:noProof/>
                <w:webHidden/>
              </w:rPr>
              <w:tab/>
            </w:r>
            <w:r>
              <w:rPr>
                <w:noProof/>
                <w:webHidden/>
              </w:rPr>
              <w:fldChar w:fldCharType="begin"/>
            </w:r>
            <w:r>
              <w:rPr>
                <w:noProof/>
                <w:webHidden/>
              </w:rPr>
              <w:instrText xml:space="preserve"> PAGEREF _Toc228190044 \h </w:instrText>
            </w:r>
            <w:r>
              <w:rPr>
                <w:noProof/>
                <w:webHidden/>
              </w:rPr>
            </w:r>
            <w:r>
              <w:rPr>
                <w:noProof/>
                <w:webHidden/>
              </w:rPr>
              <w:fldChar w:fldCharType="separate"/>
            </w:r>
            <w:r>
              <w:rPr>
                <w:noProof/>
                <w:webHidden/>
              </w:rPr>
              <w:t>5</w:t>
            </w:r>
            <w:r>
              <w:rPr>
                <w:noProof/>
                <w:webHidden/>
              </w:rPr>
              <w:fldChar w:fldCharType="end"/>
            </w:r>
          </w:hyperlink>
        </w:p>
        <w:p w14:paraId="12767E7E" w14:textId="09348BE2"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5" w:history="1">
            <w:r w:rsidRPr="00083C4D">
              <w:rPr>
                <w:rStyle w:val="Hyperkobling"/>
                <w:noProof/>
              </w:rPr>
              <w:t>1.2</w:t>
            </w:r>
            <w:r>
              <w:rPr>
                <w:rFonts w:eastAsiaTheme="minorEastAsia"/>
                <w:noProof/>
                <w:kern w:val="2"/>
                <w:sz w:val="24"/>
                <w:szCs w:val="24"/>
                <w:lang w:eastAsia="nb-NO"/>
                <w14:ligatures w14:val="standardContextual"/>
              </w:rPr>
              <w:tab/>
            </w:r>
            <w:r w:rsidRPr="00083C4D">
              <w:rPr>
                <w:rStyle w:val="Hyperkobling"/>
                <w:noProof/>
              </w:rPr>
              <w:t>Formål</w:t>
            </w:r>
            <w:r>
              <w:rPr>
                <w:noProof/>
                <w:webHidden/>
              </w:rPr>
              <w:tab/>
            </w:r>
            <w:r>
              <w:rPr>
                <w:noProof/>
                <w:webHidden/>
              </w:rPr>
              <w:fldChar w:fldCharType="begin"/>
            </w:r>
            <w:r>
              <w:rPr>
                <w:noProof/>
                <w:webHidden/>
              </w:rPr>
              <w:instrText xml:space="preserve"> PAGEREF _Toc228190045 \h </w:instrText>
            </w:r>
            <w:r>
              <w:rPr>
                <w:noProof/>
                <w:webHidden/>
              </w:rPr>
            </w:r>
            <w:r>
              <w:rPr>
                <w:noProof/>
                <w:webHidden/>
              </w:rPr>
              <w:fldChar w:fldCharType="separate"/>
            </w:r>
            <w:r>
              <w:rPr>
                <w:noProof/>
                <w:webHidden/>
              </w:rPr>
              <w:t>5</w:t>
            </w:r>
            <w:r>
              <w:rPr>
                <w:noProof/>
                <w:webHidden/>
              </w:rPr>
              <w:fldChar w:fldCharType="end"/>
            </w:r>
          </w:hyperlink>
        </w:p>
        <w:p w14:paraId="66DF582D" w14:textId="2073786B"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6" w:history="1">
            <w:r w:rsidRPr="00083C4D">
              <w:rPr>
                <w:rStyle w:val="Hyperkobling"/>
                <w:noProof/>
              </w:rPr>
              <w:t>1.3</w:t>
            </w:r>
            <w:r>
              <w:rPr>
                <w:rFonts w:eastAsiaTheme="minorEastAsia"/>
                <w:noProof/>
                <w:kern w:val="2"/>
                <w:sz w:val="24"/>
                <w:szCs w:val="24"/>
                <w:lang w:eastAsia="nb-NO"/>
                <w14:ligatures w14:val="standardContextual"/>
              </w:rPr>
              <w:tab/>
            </w:r>
            <w:r w:rsidRPr="00083C4D">
              <w:rPr>
                <w:rStyle w:val="Hyperkobling"/>
                <w:noProof/>
              </w:rPr>
              <w:t>Omfang</w:t>
            </w:r>
            <w:r>
              <w:rPr>
                <w:noProof/>
                <w:webHidden/>
              </w:rPr>
              <w:tab/>
            </w:r>
            <w:r>
              <w:rPr>
                <w:noProof/>
                <w:webHidden/>
              </w:rPr>
              <w:fldChar w:fldCharType="begin"/>
            </w:r>
            <w:r>
              <w:rPr>
                <w:noProof/>
                <w:webHidden/>
              </w:rPr>
              <w:instrText xml:space="preserve"> PAGEREF _Toc228190046 \h </w:instrText>
            </w:r>
            <w:r>
              <w:rPr>
                <w:noProof/>
                <w:webHidden/>
              </w:rPr>
            </w:r>
            <w:r>
              <w:rPr>
                <w:noProof/>
                <w:webHidden/>
              </w:rPr>
              <w:fldChar w:fldCharType="separate"/>
            </w:r>
            <w:r>
              <w:rPr>
                <w:noProof/>
                <w:webHidden/>
              </w:rPr>
              <w:t>5</w:t>
            </w:r>
            <w:r>
              <w:rPr>
                <w:noProof/>
                <w:webHidden/>
              </w:rPr>
              <w:fldChar w:fldCharType="end"/>
            </w:r>
          </w:hyperlink>
        </w:p>
        <w:p w14:paraId="21469D3A" w14:textId="7FAFF294"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7" w:history="1">
            <w:r w:rsidRPr="00083C4D">
              <w:rPr>
                <w:rStyle w:val="Hyperkobling"/>
                <w:noProof/>
              </w:rPr>
              <w:t>1.4</w:t>
            </w:r>
            <w:r>
              <w:rPr>
                <w:rFonts w:eastAsiaTheme="minorEastAsia"/>
                <w:noProof/>
                <w:kern w:val="2"/>
                <w:sz w:val="24"/>
                <w:szCs w:val="24"/>
                <w:lang w:eastAsia="nb-NO"/>
                <w14:ligatures w14:val="standardContextual"/>
              </w:rPr>
              <w:tab/>
            </w:r>
            <w:r w:rsidRPr="00083C4D">
              <w:rPr>
                <w:rStyle w:val="Hyperkobling"/>
                <w:noProof/>
              </w:rPr>
              <w:t>Anskaffelsesdokumenter</w:t>
            </w:r>
            <w:r>
              <w:rPr>
                <w:noProof/>
                <w:webHidden/>
              </w:rPr>
              <w:tab/>
            </w:r>
            <w:r>
              <w:rPr>
                <w:noProof/>
                <w:webHidden/>
              </w:rPr>
              <w:fldChar w:fldCharType="begin"/>
            </w:r>
            <w:r>
              <w:rPr>
                <w:noProof/>
                <w:webHidden/>
              </w:rPr>
              <w:instrText xml:space="preserve"> PAGEREF _Toc228190047 \h </w:instrText>
            </w:r>
            <w:r>
              <w:rPr>
                <w:noProof/>
                <w:webHidden/>
              </w:rPr>
            </w:r>
            <w:r>
              <w:rPr>
                <w:noProof/>
                <w:webHidden/>
              </w:rPr>
              <w:fldChar w:fldCharType="separate"/>
            </w:r>
            <w:r>
              <w:rPr>
                <w:noProof/>
                <w:webHidden/>
              </w:rPr>
              <w:t>5</w:t>
            </w:r>
            <w:r>
              <w:rPr>
                <w:noProof/>
                <w:webHidden/>
              </w:rPr>
              <w:fldChar w:fldCharType="end"/>
            </w:r>
          </w:hyperlink>
        </w:p>
        <w:p w14:paraId="2D0A7C9C" w14:textId="66258371"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8" w:history="1">
            <w:r w:rsidRPr="00083C4D">
              <w:rPr>
                <w:rStyle w:val="Hyperkobling"/>
                <w:noProof/>
              </w:rPr>
              <w:t>1.5</w:t>
            </w:r>
            <w:r>
              <w:rPr>
                <w:rFonts w:eastAsiaTheme="minorEastAsia"/>
                <w:noProof/>
                <w:kern w:val="2"/>
                <w:sz w:val="24"/>
                <w:szCs w:val="24"/>
                <w:lang w:eastAsia="nb-NO"/>
                <w14:ligatures w14:val="standardContextual"/>
              </w:rPr>
              <w:tab/>
            </w:r>
            <w:r w:rsidRPr="00083C4D">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_Toc228190048 \h </w:instrText>
            </w:r>
            <w:r>
              <w:rPr>
                <w:noProof/>
                <w:webHidden/>
              </w:rPr>
            </w:r>
            <w:r>
              <w:rPr>
                <w:noProof/>
                <w:webHidden/>
              </w:rPr>
              <w:fldChar w:fldCharType="separate"/>
            </w:r>
            <w:r>
              <w:rPr>
                <w:noProof/>
                <w:webHidden/>
              </w:rPr>
              <w:t>6</w:t>
            </w:r>
            <w:r>
              <w:rPr>
                <w:noProof/>
                <w:webHidden/>
              </w:rPr>
              <w:fldChar w:fldCharType="end"/>
            </w:r>
          </w:hyperlink>
        </w:p>
        <w:p w14:paraId="065B2B8A" w14:textId="032EDBC1"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49" w:history="1">
            <w:r w:rsidRPr="00083C4D">
              <w:rPr>
                <w:rStyle w:val="Hyperkobling"/>
                <w:noProof/>
              </w:rPr>
              <w:t>2</w:t>
            </w:r>
            <w:r>
              <w:rPr>
                <w:rFonts w:eastAsiaTheme="minorEastAsia"/>
                <w:noProof/>
                <w:kern w:val="2"/>
                <w:sz w:val="24"/>
                <w:szCs w:val="24"/>
                <w:lang w:eastAsia="nb-NO"/>
                <w14:ligatures w14:val="standardContextual"/>
              </w:rPr>
              <w:tab/>
            </w:r>
            <w:r w:rsidRPr="00083C4D">
              <w:rPr>
                <w:rStyle w:val="Hyperkobling"/>
                <w:noProof/>
              </w:rPr>
              <w:t>Kontrakt</w:t>
            </w:r>
            <w:r>
              <w:rPr>
                <w:noProof/>
                <w:webHidden/>
              </w:rPr>
              <w:tab/>
            </w:r>
            <w:r>
              <w:rPr>
                <w:noProof/>
                <w:webHidden/>
              </w:rPr>
              <w:fldChar w:fldCharType="begin"/>
            </w:r>
            <w:r>
              <w:rPr>
                <w:noProof/>
                <w:webHidden/>
              </w:rPr>
              <w:instrText xml:space="preserve"> PAGEREF _Toc228190049 \h </w:instrText>
            </w:r>
            <w:r>
              <w:rPr>
                <w:noProof/>
                <w:webHidden/>
              </w:rPr>
            </w:r>
            <w:r>
              <w:rPr>
                <w:noProof/>
                <w:webHidden/>
              </w:rPr>
              <w:fldChar w:fldCharType="separate"/>
            </w:r>
            <w:r>
              <w:rPr>
                <w:noProof/>
                <w:webHidden/>
              </w:rPr>
              <w:t>7</w:t>
            </w:r>
            <w:r>
              <w:rPr>
                <w:noProof/>
                <w:webHidden/>
              </w:rPr>
              <w:fldChar w:fldCharType="end"/>
            </w:r>
          </w:hyperlink>
        </w:p>
        <w:p w14:paraId="72A20FD1" w14:textId="229A50F0"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0" w:history="1">
            <w:r w:rsidRPr="00083C4D">
              <w:rPr>
                <w:rStyle w:val="Hyperkobling"/>
                <w:noProof/>
              </w:rPr>
              <w:t>2.1</w:t>
            </w:r>
            <w:r>
              <w:rPr>
                <w:rFonts w:eastAsiaTheme="minorEastAsia"/>
                <w:noProof/>
                <w:kern w:val="2"/>
                <w:sz w:val="24"/>
                <w:szCs w:val="24"/>
                <w:lang w:eastAsia="nb-NO"/>
                <w14:ligatures w14:val="standardContextual"/>
              </w:rPr>
              <w:tab/>
            </w:r>
            <w:r w:rsidRPr="00083C4D">
              <w:rPr>
                <w:rStyle w:val="Hyperkobling"/>
                <w:noProof/>
              </w:rPr>
              <w:t>Kontraktstype</w:t>
            </w:r>
            <w:r>
              <w:rPr>
                <w:noProof/>
                <w:webHidden/>
              </w:rPr>
              <w:tab/>
            </w:r>
            <w:r>
              <w:rPr>
                <w:noProof/>
                <w:webHidden/>
              </w:rPr>
              <w:fldChar w:fldCharType="begin"/>
            </w:r>
            <w:r>
              <w:rPr>
                <w:noProof/>
                <w:webHidden/>
              </w:rPr>
              <w:instrText xml:space="preserve"> PAGEREF _Toc228190050 \h </w:instrText>
            </w:r>
            <w:r>
              <w:rPr>
                <w:noProof/>
                <w:webHidden/>
              </w:rPr>
            </w:r>
            <w:r>
              <w:rPr>
                <w:noProof/>
                <w:webHidden/>
              </w:rPr>
              <w:fldChar w:fldCharType="separate"/>
            </w:r>
            <w:r>
              <w:rPr>
                <w:noProof/>
                <w:webHidden/>
              </w:rPr>
              <w:t>7</w:t>
            </w:r>
            <w:r>
              <w:rPr>
                <w:noProof/>
                <w:webHidden/>
              </w:rPr>
              <w:fldChar w:fldCharType="end"/>
            </w:r>
          </w:hyperlink>
        </w:p>
        <w:p w14:paraId="4E45B817" w14:textId="009037AC"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1" w:history="1">
            <w:r w:rsidRPr="00083C4D">
              <w:rPr>
                <w:rStyle w:val="Hyperkobling"/>
                <w:noProof/>
              </w:rPr>
              <w:t>2.2</w:t>
            </w:r>
            <w:r>
              <w:rPr>
                <w:rFonts w:eastAsiaTheme="minorEastAsia"/>
                <w:noProof/>
                <w:kern w:val="2"/>
                <w:sz w:val="24"/>
                <w:szCs w:val="24"/>
                <w:lang w:eastAsia="nb-NO"/>
                <w14:ligatures w14:val="standardContextual"/>
              </w:rPr>
              <w:tab/>
            </w:r>
            <w:r w:rsidRPr="00083C4D">
              <w:rPr>
                <w:rStyle w:val="Hyperkobling"/>
                <w:noProof/>
              </w:rPr>
              <w:t>Avropsmekanismer</w:t>
            </w:r>
            <w:r>
              <w:rPr>
                <w:noProof/>
                <w:webHidden/>
              </w:rPr>
              <w:tab/>
            </w:r>
            <w:r>
              <w:rPr>
                <w:noProof/>
                <w:webHidden/>
              </w:rPr>
              <w:fldChar w:fldCharType="begin"/>
            </w:r>
            <w:r>
              <w:rPr>
                <w:noProof/>
                <w:webHidden/>
              </w:rPr>
              <w:instrText xml:space="preserve"> PAGEREF _Toc228190051 \h </w:instrText>
            </w:r>
            <w:r>
              <w:rPr>
                <w:noProof/>
                <w:webHidden/>
              </w:rPr>
            </w:r>
            <w:r>
              <w:rPr>
                <w:noProof/>
                <w:webHidden/>
              </w:rPr>
              <w:fldChar w:fldCharType="separate"/>
            </w:r>
            <w:r>
              <w:rPr>
                <w:noProof/>
                <w:webHidden/>
              </w:rPr>
              <w:t>7</w:t>
            </w:r>
            <w:r>
              <w:rPr>
                <w:noProof/>
                <w:webHidden/>
              </w:rPr>
              <w:fldChar w:fldCharType="end"/>
            </w:r>
          </w:hyperlink>
        </w:p>
        <w:p w14:paraId="63B42B3C" w14:textId="1ECA2C22"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2" w:history="1">
            <w:r w:rsidRPr="00083C4D">
              <w:rPr>
                <w:rStyle w:val="Hyperkobling"/>
                <w:noProof/>
              </w:rPr>
              <w:t>2.3</w:t>
            </w:r>
            <w:r>
              <w:rPr>
                <w:rFonts w:eastAsiaTheme="minorEastAsia"/>
                <w:noProof/>
                <w:kern w:val="2"/>
                <w:sz w:val="24"/>
                <w:szCs w:val="24"/>
                <w:lang w:eastAsia="nb-NO"/>
                <w14:ligatures w14:val="standardContextual"/>
              </w:rPr>
              <w:tab/>
            </w:r>
            <w:r w:rsidRPr="00083C4D">
              <w:rPr>
                <w:rStyle w:val="Hyperkobling"/>
                <w:noProof/>
              </w:rPr>
              <w:t>Kontraktsperiode</w:t>
            </w:r>
            <w:r>
              <w:rPr>
                <w:noProof/>
                <w:webHidden/>
              </w:rPr>
              <w:tab/>
            </w:r>
            <w:r>
              <w:rPr>
                <w:noProof/>
                <w:webHidden/>
              </w:rPr>
              <w:fldChar w:fldCharType="begin"/>
            </w:r>
            <w:r>
              <w:rPr>
                <w:noProof/>
                <w:webHidden/>
              </w:rPr>
              <w:instrText xml:space="preserve"> PAGEREF _Toc228190052 \h </w:instrText>
            </w:r>
            <w:r>
              <w:rPr>
                <w:noProof/>
                <w:webHidden/>
              </w:rPr>
            </w:r>
            <w:r>
              <w:rPr>
                <w:noProof/>
                <w:webHidden/>
              </w:rPr>
              <w:fldChar w:fldCharType="separate"/>
            </w:r>
            <w:r>
              <w:rPr>
                <w:noProof/>
                <w:webHidden/>
              </w:rPr>
              <w:t>8</w:t>
            </w:r>
            <w:r>
              <w:rPr>
                <w:noProof/>
                <w:webHidden/>
              </w:rPr>
              <w:fldChar w:fldCharType="end"/>
            </w:r>
          </w:hyperlink>
        </w:p>
        <w:p w14:paraId="11EB97AF" w14:textId="58B8B948"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53" w:history="1">
            <w:r w:rsidRPr="00083C4D">
              <w:rPr>
                <w:rStyle w:val="Hyperkobling"/>
                <w:noProof/>
              </w:rPr>
              <w:t>3</w:t>
            </w:r>
            <w:r>
              <w:rPr>
                <w:rFonts w:eastAsiaTheme="minorEastAsia"/>
                <w:noProof/>
                <w:kern w:val="2"/>
                <w:sz w:val="24"/>
                <w:szCs w:val="24"/>
                <w:lang w:eastAsia="nb-NO"/>
                <w14:ligatures w14:val="standardContextual"/>
              </w:rPr>
              <w:tab/>
            </w:r>
            <w:r w:rsidRPr="00083C4D">
              <w:rPr>
                <w:rStyle w:val="Hyperkobling"/>
                <w:noProof/>
              </w:rPr>
              <w:t>REGLER FOR GJENNOMFØRING AV KONKURRANSEN</w:t>
            </w:r>
            <w:r>
              <w:rPr>
                <w:noProof/>
                <w:webHidden/>
              </w:rPr>
              <w:tab/>
            </w:r>
            <w:r>
              <w:rPr>
                <w:noProof/>
                <w:webHidden/>
              </w:rPr>
              <w:fldChar w:fldCharType="begin"/>
            </w:r>
            <w:r>
              <w:rPr>
                <w:noProof/>
                <w:webHidden/>
              </w:rPr>
              <w:instrText xml:space="preserve"> PAGEREF _Toc228190053 \h </w:instrText>
            </w:r>
            <w:r>
              <w:rPr>
                <w:noProof/>
                <w:webHidden/>
              </w:rPr>
            </w:r>
            <w:r>
              <w:rPr>
                <w:noProof/>
                <w:webHidden/>
              </w:rPr>
              <w:fldChar w:fldCharType="separate"/>
            </w:r>
            <w:r>
              <w:rPr>
                <w:noProof/>
                <w:webHidden/>
              </w:rPr>
              <w:t>9</w:t>
            </w:r>
            <w:r>
              <w:rPr>
                <w:noProof/>
                <w:webHidden/>
              </w:rPr>
              <w:fldChar w:fldCharType="end"/>
            </w:r>
          </w:hyperlink>
        </w:p>
        <w:p w14:paraId="1626C3DB" w14:textId="05A21FED"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4" w:history="1">
            <w:r w:rsidRPr="00083C4D">
              <w:rPr>
                <w:rStyle w:val="Hyperkobling"/>
                <w:noProof/>
              </w:rPr>
              <w:t>3.1</w:t>
            </w:r>
            <w:r>
              <w:rPr>
                <w:rFonts w:eastAsiaTheme="minorEastAsia"/>
                <w:noProof/>
                <w:kern w:val="2"/>
                <w:sz w:val="24"/>
                <w:szCs w:val="24"/>
                <w:lang w:eastAsia="nb-NO"/>
                <w14:ligatures w14:val="standardContextual"/>
              </w:rPr>
              <w:tab/>
            </w:r>
            <w:r w:rsidRPr="00083C4D">
              <w:rPr>
                <w:rStyle w:val="Hyperkobling"/>
                <w:noProof/>
              </w:rPr>
              <w:t>Prosedyre</w:t>
            </w:r>
            <w:r>
              <w:rPr>
                <w:noProof/>
                <w:webHidden/>
              </w:rPr>
              <w:tab/>
            </w:r>
            <w:r>
              <w:rPr>
                <w:noProof/>
                <w:webHidden/>
              </w:rPr>
              <w:fldChar w:fldCharType="begin"/>
            </w:r>
            <w:r>
              <w:rPr>
                <w:noProof/>
                <w:webHidden/>
              </w:rPr>
              <w:instrText xml:space="preserve"> PAGEREF _Toc228190054 \h </w:instrText>
            </w:r>
            <w:r>
              <w:rPr>
                <w:noProof/>
                <w:webHidden/>
              </w:rPr>
            </w:r>
            <w:r>
              <w:rPr>
                <w:noProof/>
                <w:webHidden/>
              </w:rPr>
              <w:fldChar w:fldCharType="separate"/>
            </w:r>
            <w:r>
              <w:rPr>
                <w:noProof/>
                <w:webHidden/>
              </w:rPr>
              <w:t>9</w:t>
            </w:r>
            <w:r>
              <w:rPr>
                <w:noProof/>
                <w:webHidden/>
              </w:rPr>
              <w:fldChar w:fldCharType="end"/>
            </w:r>
          </w:hyperlink>
        </w:p>
        <w:p w14:paraId="683473A2" w14:textId="6012A130"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5" w:history="1">
            <w:r w:rsidRPr="00083C4D">
              <w:rPr>
                <w:rStyle w:val="Hyperkobling"/>
                <w:noProof/>
              </w:rPr>
              <w:t>3.2</w:t>
            </w:r>
            <w:r>
              <w:rPr>
                <w:rFonts w:eastAsiaTheme="minorEastAsia"/>
                <w:noProof/>
                <w:kern w:val="2"/>
                <w:sz w:val="24"/>
                <w:szCs w:val="24"/>
                <w:lang w:eastAsia="nb-NO"/>
                <w14:ligatures w14:val="standardContextual"/>
              </w:rPr>
              <w:tab/>
            </w:r>
            <w:r w:rsidRPr="00083C4D">
              <w:rPr>
                <w:rStyle w:val="Hyperkobling"/>
                <w:noProof/>
              </w:rPr>
              <w:t>Tilbudsbefaring/tilbudskonferanse</w:t>
            </w:r>
            <w:r>
              <w:rPr>
                <w:noProof/>
                <w:webHidden/>
              </w:rPr>
              <w:tab/>
            </w:r>
            <w:r>
              <w:rPr>
                <w:noProof/>
                <w:webHidden/>
              </w:rPr>
              <w:fldChar w:fldCharType="begin"/>
            </w:r>
            <w:r>
              <w:rPr>
                <w:noProof/>
                <w:webHidden/>
              </w:rPr>
              <w:instrText xml:space="preserve"> PAGEREF _Toc228190055 \h </w:instrText>
            </w:r>
            <w:r>
              <w:rPr>
                <w:noProof/>
                <w:webHidden/>
              </w:rPr>
            </w:r>
            <w:r>
              <w:rPr>
                <w:noProof/>
                <w:webHidden/>
              </w:rPr>
              <w:fldChar w:fldCharType="separate"/>
            </w:r>
            <w:r>
              <w:rPr>
                <w:noProof/>
                <w:webHidden/>
              </w:rPr>
              <w:t>9</w:t>
            </w:r>
            <w:r>
              <w:rPr>
                <w:noProof/>
                <w:webHidden/>
              </w:rPr>
              <w:fldChar w:fldCharType="end"/>
            </w:r>
          </w:hyperlink>
        </w:p>
        <w:p w14:paraId="3F450E34" w14:textId="3B8CE5CC"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6" w:history="1">
            <w:r w:rsidRPr="00083C4D">
              <w:rPr>
                <w:rStyle w:val="Hyperkobling"/>
                <w:noProof/>
              </w:rPr>
              <w:t>3.3</w:t>
            </w:r>
            <w:r>
              <w:rPr>
                <w:rFonts w:eastAsiaTheme="minorEastAsia"/>
                <w:noProof/>
                <w:kern w:val="2"/>
                <w:sz w:val="24"/>
                <w:szCs w:val="24"/>
                <w:lang w:eastAsia="nb-NO"/>
                <w14:ligatures w14:val="standardContextual"/>
              </w:rPr>
              <w:tab/>
            </w:r>
            <w:r w:rsidRPr="00083C4D">
              <w:rPr>
                <w:rStyle w:val="Hyperkobling"/>
                <w:noProof/>
              </w:rPr>
              <w:t>Tilbudsfrist</w:t>
            </w:r>
            <w:r>
              <w:rPr>
                <w:noProof/>
                <w:webHidden/>
              </w:rPr>
              <w:tab/>
            </w:r>
            <w:r>
              <w:rPr>
                <w:noProof/>
                <w:webHidden/>
              </w:rPr>
              <w:fldChar w:fldCharType="begin"/>
            </w:r>
            <w:r>
              <w:rPr>
                <w:noProof/>
                <w:webHidden/>
              </w:rPr>
              <w:instrText xml:space="preserve"> PAGEREF _Toc228190056 \h </w:instrText>
            </w:r>
            <w:r>
              <w:rPr>
                <w:noProof/>
                <w:webHidden/>
              </w:rPr>
            </w:r>
            <w:r>
              <w:rPr>
                <w:noProof/>
                <w:webHidden/>
              </w:rPr>
              <w:fldChar w:fldCharType="separate"/>
            </w:r>
            <w:r>
              <w:rPr>
                <w:noProof/>
                <w:webHidden/>
              </w:rPr>
              <w:t>9</w:t>
            </w:r>
            <w:r>
              <w:rPr>
                <w:noProof/>
                <w:webHidden/>
              </w:rPr>
              <w:fldChar w:fldCharType="end"/>
            </w:r>
          </w:hyperlink>
        </w:p>
        <w:p w14:paraId="573EC07F" w14:textId="0F6FB219"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7" w:history="1">
            <w:r w:rsidRPr="00083C4D">
              <w:rPr>
                <w:rStyle w:val="Hyperkobling"/>
                <w:noProof/>
              </w:rPr>
              <w:t>3.4</w:t>
            </w:r>
            <w:r>
              <w:rPr>
                <w:rFonts w:eastAsiaTheme="minorEastAsia"/>
                <w:noProof/>
                <w:kern w:val="2"/>
                <w:sz w:val="24"/>
                <w:szCs w:val="24"/>
                <w:lang w:eastAsia="nb-NO"/>
                <w14:ligatures w14:val="standardContextual"/>
              </w:rPr>
              <w:tab/>
            </w:r>
            <w:r w:rsidRPr="00083C4D">
              <w:rPr>
                <w:rStyle w:val="Hyperkobling"/>
                <w:noProof/>
              </w:rPr>
              <w:t>Innlevering av tilbud</w:t>
            </w:r>
            <w:r>
              <w:rPr>
                <w:noProof/>
                <w:webHidden/>
              </w:rPr>
              <w:tab/>
            </w:r>
            <w:r>
              <w:rPr>
                <w:noProof/>
                <w:webHidden/>
              </w:rPr>
              <w:fldChar w:fldCharType="begin"/>
            </w:r>
            <w:r>
              <w:rPr>
                <w:noProof/>
                <w:webHidden/>
              </w:rPr>
              <w:instrText xml:space="preserve"> PAGEREF _Toc228190057 \h </w:instrText>
            </w:r>
            <w:r>
              <w:rPr>
                <w:noProof/>
                <w:webHidden/>
              </w:rPr>
            </w:r>
            <w:r>
              <w:rPr>
                <w:noProof/>
                <w:webHidden/>
              </w:rPr>
              <w:fldChar w:fldCharType="separate"/>
            </w:r>
            <w:r>
              <w:rPr>
                <w:noProof/>
                <w:webHidden/>
              </w:rPr>
              <w:t>10</w:t>
            </w:r>
            <w:r>
              <w:rPr>
                <w:noProof/>
                <w:webHidden/>
              </w:rPr>
              <w:fldChar w:fldCharType="end"/>
            </w:r>
          </w:hyperlink>
        </w:p>
        <w:p w14:paraId="1D6BBFA6" w14:textId="4330169D"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58" w:history="1">
            <w:r w:rsidRPr="00083C4D">
              <w:rPr>
                <w:rStyle w:val="Hyperkobling"/>
                <w:noProof/>
              </w:rPr>
              <w:t>3.4.1 Annen dokumentasjon</w:t>
            </w:r>
            <w:r>
              <w:rPr>
                <w:noProof/>
                <w:webHidden/>
              </w:rPr>
              <w:tab/>
            </w:r>
            <w:r>
              <w:rPr>
                <w:noProof/>
                <w:webHidden/>
              </w:rPr>
              <w:fldChar w:fldCharType="begin"/>
            </w:r>
            <w:r>
              <w:rPr>
                <w:noProof/>
                <w:webHidden/>
              </w:rPr>
              <w:instrText xml:space="preserve"> PAGEREF _Toc228190058 \h </w:instrText>
            </w:r>
            <w:r>
              <w:rPr>
                <w:noProof/>
                <w:webHidden/>
              </w:rPr>
            </w:r>
            <w:r>
              <w:rPr>
                <w:noProof/>
                <w:webHidden/>
              </w:rPr>
              <w:fldChar w:fldCharType="separate"/>
            </w:r>
            <w:r>
              <w:rPr>
                <w:noProof/>
                <w:webHidden/>
              </w:rPr>
              <w:t>10</w:t>
            </w:r>
            <w:r>
              <w:rPr>
                <w:noProof/>
                <w:webHidden/>
              </w:rPr>
              <w:fldChar w:fldCharType="end"/>
            </w:r>
          </w:hyperlink>
        </w:p>
        <w:p w14:paraId="49A41247" w14:textId="0953E129"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9" w:history="1">
            <w:r w:rsidRPr="00083C4D">
              <w:rPr>
                <w:rStyle w:val="Hyperkobling"/>
                <w:noProof/>
              </w:rPr>
              <w:t>3.5</w:t>
            </w:r>
            <w:r>
              <w:rPr>
                <w:rFonts w:eastAsiaTheme="minorEastAsia"/>
                <w:noProof/>
                <w:kern w:val="2"/>
                <w:sz w:val="24"/>
                <w:szCs w:val="24"/>
                <w:lang w:eastAsia="nb-NO"/>
                <w14:ligatures w14:val="standardContextual"/>
              </w:rPr>
              <w:tab/>
            </w:r>
            <w:r w:rsidRPr="00083C4D">
              <w:rPr>
                <w:rStyle w:val="Hyperkobling"/>
                <w:noProof/>
              </w:rPr>
              <w:t>Deltilbud</w:t>
            </w:r>
            <w:r>
              <w:rPr>
                <w:noProof/>
                <w:webHidden/>
              </w:rPr>
              <w:tab/>
            </w:r>
            <w:r>
              <w:rPr>
                <w:noProof/>
                <w:webHidden/>
              </w:rPr>
              <w:fldChar w:fldCharType="begin"/>
            </w:r>
            <w:r>
              <w:rPr>
                <w:noProof/>
                <w:webHidden/>
              </w:rPr>
              <w:instrText xml:space="preserve"> PAGEREF _Toc228190059 \h </w:instrText>
            </w:r>
            <w:r>
              <w:rPr>
                <w:noProof/>
                <w:webHidden/>
              </w:rPr>
            </w:r>
            <w:r>
              <w:rPr>
                <w:noProof/>
                <w:webHidden/>
              </w:rPr>
              <w:fldChar w:fldCharType="separate"/>
            </w:r>
            <w:r>
              <w:rPr>
                <w:noProof/>
                <w:webHidden/>
              </w:rPr>
              <w:t>10</w:t>
            </w:r>
            <w:r>
              <w:rPr>
                <w:noProof/>
                <w:webHidden/>
              </w:rPr>
              <w:fldChar w:fldCharType="end"/>
            </w:r>
          </w:hyperlink>
        </w:p>
        <w:p w14:paraId="365E18DE" w14:textId="5E7D3258"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0" w:history="1">
            <w:r w:rsidRPr="00083C4D">
              <w:rPr>
                <w:rStyle w:val="Hyperkobling"/>
                <w:noProof/>
              </w:rPr>
              <w:t>3.6</w:t>
            </w:r>
            <w:r>
              <w:rPr>
                <w:rFonts w:eastAsiaTheme="minorEastAsia"/>
                <w:noProof/>
                <w:kern w:val="2"/>
                <w:sz w:val="24"/>
                <w:szCs w:val="24"/>
                <w:lang w:eastAsia="nb-NO"/>
                <w14:ligatures w14:val="standardContextual"/>
              </w:rPr>
              <w:tab/>
            </w:r>
            <w:r w:rsidRPr="00083C4D">
              <w:rPr>
                <w:rStyle w:val="Hyperkobling"/>
                <w:noProof/>
              </w:rPr>
              <w:t>Alternative og parallelle tilbud</w:t>
            </w:r>
            <w:r>
              <w:rPr>
                <w:noProof/>
                <w:webHidden/>
              </w:rPr>
              <w:tab/>
            </w:r>
            <w:r>
              <w:rPr>
                <w:noProof/>
                <w:webHidden/>
              </w:rPr>
              <w:fldChar w:fldCharType="begin"/>
            </w:r>
            <w:r>
              <w:rPr>
                <w:noProof/>
                <w:webHidden/>
              </w:rPr>
              <w:instrText xml:space="preserve"> PAGEREF _Toc228190060 \h </w:instrText>
            </w:r>
            <w:r>
              <w:rPr>
                <w:noProof/>
                <w:webHidden/>
              </w:rPr>
            </w:r>
            <w:r>
              <w:rPr>
                <w:noProof/>
                <w:webHidden/>
              </w:rPr>
              <w:fldChar w:fldCharType="separate"/>
            </w:r>
            <w:r>
              <w:rPr>
                <w:noProof/>
                <w:webHidden/>
              </w:rPr>
              <w:t>10</w:t>
            </w:r>
            <w:r>
              <w:rPr>
                <w:noProof/>
                <w:webHidden/>
              </w:rPr>
              <w:fldChar w:fldCharType="end"/>
            </w:r>
          </w:hyperlink>
        </w:p>
        <w:p w14:paraId="52ECC5C7" w14:textId="3D611B8B"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1" w:history="1">
            <w:r w:rsidRPr="00083C4D">
              <w:rPr>
                <w:rStyle w:val="Hyperkobling"/>
                <w:noProof/>
              </w:rPr>
              <w:t>3.7</w:t>
            </w:r>
            <w:r>
              <w:rPr>
                <w:rFonts w:eastAsiaTheme="minorEastAsia"/>
                <w:noProof/>
                <w:kern w:val="2"/>
                <w:sz w:val="24"/>
                <w:szCs w:val="24"/>
                <w:lang w:eastAsia="nb-NO"/>
                <w14:ligatures w14:val="standardContextual"/>
              </w:rPr>
              <w:tab/>
            </w:r>
            <w:r w:rsidRPr="00083C4D">
              <w:rPr>
                <w:rStyle w:val="Hyperkobling"/>
                <w:noProof/>
              </w:rPr>
              <w:t>Opplysningsplikt</w:t>
            </w:r>
            <w:r>
              <w:rPr>
                <w:noProof/>
                <w:webHidden/>
              </w:rPr>
              <w:tab/>
            </w:r>
            <w:r>
              <w:rPr>
                <w:noProof/>
                <w:webHidden/>
              </w:rPr>
              <w:fldChar w:fldCharType="begin"/>
            </w:r>
            <w:r>
              <w:rPr>
                <w:noProof/>
                <w:webHidden/>
              </w:rPr>
              <w:instrText xml:space="preserve"> PAGEREF _Toc228190061 \h </w:instrText>
            </w:r>
            <w:r>
              <w:rPr>
                <w:noProof/>
                <w:webHidden/>
              </w:rPr>
            </w:r>
            <w:r>
              <w:rPr>
                <w:noProof/>
                <w:webHidden/>
              </w:rPr>
              <w:fldChar w:fldCharType="separate"/>
            </w:r>
            <w:r>
              <w:rPr>
                <w:noProof/>
                <w:webHidden/>
              </w:rPr>
              <w:t>11</w:t>
            </w:r>
            <w:r>
              <w:rPr>
                <w:noProof/>
                <w:webHidden/>
              </w:rPr>
              <w:fldChar w:fldCharType="end"/>
            </w:r>
          </w:hyperlink>
        </w:p>
        <w:p w14:paraId="606C47EC" w14:textId="7DA79A4A"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2" w:history="1">
            <w:r w:rsidRPr="00083C4D">
              <w:rPr>
                <w:rStyle w:val="Hyperkobling"/>
                <w:noProof/>
              </w:rPr>
              <w:t>3.8</w:t>
            </w:r>
            <w:r>
              <w:rPr>
                <w:rFonts w:eastAsiaTheme="minorEastAsia"/>
                <w:noProof/>
                <w:kern w:val="2"/>
                <w:sz w:val="24"/>
                <w:szCs w:val="24"/>
                <w:lang w:eastAsia="nb-NO"/>
                <w14:ligatures w14:val="standardContextual"/>
              </w:rPr>
              <w:tab/>
            </w:r>
            <w:r w:rsidRPr="00083C4D">
              <w:rPr>
                <w:rStyle w:val="Hyperkobling"/>
                <w:noProof/>
              </w:rPr>
              <w:t>Taushetsplikt</w:t>
            </w:r>
            <w:r>
              <w:rPr>
                <w:noProof/>
                <w:webHidden/>
              </w:rPr>
              <w:tab/>
            </w:r>
            <w:r>
              <w:rPr>
                <w:noProof/>
                <w:webHidden/>
              </w:rPr>
              <w:fldChar w:fldCharType="begin"/>
            </w:r>
            <w:r>
              <w:rPr>
                <w:noProof/>
                <w:webHidden/>
              </w:rPr>
              <w:instrText xml:space="preserve"> PAGEREF _Toc228190062 \h </w:instrText>
            </w:r>
            <w:r>
              <w:rPr>
                <w:noProof/>
                <w:webHidden/>
              </w:rPr>
            </w:r>
            <w:r>
              <w:rPr>
                <w:noProof/>
                <w:webHidden/>
              </w:rPr>
              <w:fldChar w:fldCharType="separate"/>
            </w:r>
            <w:r>
              <w:rPr>
                <w:noProof/>
                <w:webHidden/>
              </w:rPr>
              <w:t>11</w:t>
            </w:r>
            <w:r>
              <w:rPr>
                <w:noProof/>
                <w:webHidden/>
              </w:rPr>
              <w:fldChar w:fldCharType="end"/>
            </w:r>
          </w:hyperlink>
        </w:p>
        <w:p w14:paraId="35100067" w14:textId="5167A408"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3" w:history="1">
            <w:r w:rsidRPr="00083C4D">
              <w:rPr>
                <w:rStyle w:val="Hyperkobling"/>
                <w:noProof/>
              </w:rPr>
              <w:t>3.9</w:t>
            </w:r>
            <w:r>
              <w:rPr>
                <w:rFonts w:eastAsiaTheme="minorEastAsia"/>
                <w:noProof/>
                <w:kern w:val="2"/>
                <w:sz w:val="24"/>
                <w:szCs w:val="24"/>
                <w:lang w:eastAsia="nb-NO"/>
                <w14:ligatures w14:val="standardContextual"/>
              </w:rPr>
              <w:tab/>
            </w:r>
            <w:r w:rsidRPr="00083C4D">
              <w:rPr>
                <w:rStyle w:val="Hyperkobling"/>
                <w:noProof/>
              </w:rPr>
              <w:t>Offentlighet</w:t>
            </w:r>
            <w:r>
              <w:rPr>
                <w:noProof/>
                <w:webHidden/>
              </w:rPr>
              <w:tab/>
            </w:r>
            <w:r>
              <w:rPr>
                <w:noProof/>
                <w:webHidden/>
              </w:rPr>
              <w:fldChar w:fldCharType="begin"/>
            </w:r>
            <w:r>
              <w:rPr>
                <w:noProof/>
                <w:webHidden/>
              </w:rPr>
              <w:instrText xml:space="preserve"> PAGEREF _Toc228190063 \h </w:instrText>
            </w:r>
            <w:r>
              <w:rPr>
                <w:noProof/>
                <w:webHidden/>
              </w:rPr>
            </w:r>
            <w:r>
              <w:rPr>
                <w:noProof/>
                <w:webHidden/>
              </w:rPr>
              <w:fldChar w:fldCharType="separate"/>
            </w:r>
            <w:r>
              <w:rPr>
                <w:noProof/>
                <w:webHidden/>
              </w:rPr>
              <w:t>11</w:t>
            </w:r>
            <w:r>
              <w:rPr>
                <w:noProof/>
                <w:webHidden/>
              </w:rPr>
              <w:fldChar w:fldCharType="end"/>
            </w:r>
          </w:hyperlink>
        </w:p>
        <w:p w14:paraId="41EC36D3" w14:textId="50E6E0E4"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4" w:history="1">
            <w:r w:rsidRPr="00083C4D">
              <w:rPr>
                <w:rStyle w:val="Hyperkobling"/>
                <w:noProof/>
              </w:rPr>
              <w:t>3.10</w:t>
            </w:r>
            <w:r>
              <w:rPr>
                <w:rFonts w:eastAsiaTheme="minorEastAsia"/>
                <w:noProof/>
                <w:kern w:val="2"/>
                <w:sz w:val="24"/>
                <w:szCs w:val="24"/>
                <w:lang w:eastAsia="nb-NO"/>
                <w14:ligatures w14:val="standardContextual"/>
              </w:rPr>
              <w:tab/>
            </w:r>
            <w:r w:rsidRPr="00083C4D">
              <w:rPr>
                <w:rStyle w:val="Hyperkobling"/>
                <w:noProof/>
              </w:rPr>
              <w:t>Personopplysninger</w:t>
            </w:r>
            <w:r>
              <w:rPr>
                <w:noProof/>
                <w:webHidden/>
              </w:rPr>
              <w:tab/>
            </w:r>
            <w:r>
              <w:rPr>
                <w:noProof/>
                <w:webHidden/>
              </w:rPr>
              <w:fldChar w:fldCharType="begin"/>
            </w:r>
            <w:r>
              <w:rPr>
                <w:noProof/>
                <w:webHidden/>
              </w:rPr>
              <w:instrText xml:space="preserve"> PAGEREF _Toc228190064 \h </w:instrText>
            </w:r>
            <w:r>
              <w:rPr>
                <w:noProof/>
                <w:webHidden/>
              </w:rPr>
            </w:r>
            <w:r>
              <w:rPr>
                <w:noProof/>
                <w:webHidden/>
              </w:rPr>
              <w:fldChar w:fldCharType="separate"/>
            </w:r>
            <w:r>
              <w:rPr>
                <w:noProof/>
                <w:webHidden/>
              </w:rPr>
              <w:t>11</w:t>
            </w:r>
            <w:r>
              <w:rPr>
                <w:noProof/>
                <w:webHidden/>
              </w:rPr>
              <w:fldChar w:fldCharType="end"/>
            </w:r>
          </w:hyperlink>
        </w:p>
        <w:p w14:paraId="1E001A77" w14:textId="11B1C0AE"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5" w:history="1">
            <w:r w:rsidRPr="00083C4D">
              <w:rPr>
                <w:rStyle w:val="Hyperkobling"/>
                <w:noProof/>
              </w:rPr>
              <w:t>3.11</w:t>
            </w:r>
            <w:r>
              <w:rPr>
                <w:rFonts w:eastAsiaTheme="minorEastAsia"/>
                <w:noProof/>
                <w:kern w:val="2"/>
                <w:sz w:val="24"/>
                <w:szCs w:val="24"/>
                <w:lang w:eastAsia="nb-NO"/>
                <w14:ligatures w14:val="standardContextual"/>
              </w:rPr>
              <w:tab/>
            </w:r>
            <w:r w:rsidRPr="00083C4D">
              <w:rPr>
                <w:rStyle w:val="Hyperkobling"/>
                <w:noProof/>
              </w:rPr>
              <w:t>Avvik</w:t>
            </w:r>
            <w:r>
              <w:rPr>
                <w:noProof/>
                <w:webHidden/>
              </w:rPr>
              <w:tab/>
            </w:r>
            <w:r>
              <w:rPr>
                <w:noProof/>
                <w:webHidden/>
              </w:rPr>
              <w:fldChar w:fldCharType="begin"/>
            </w:r>
            <w:r>
              <w:rPr>
                <w:noProof/>
                <w:webHidden/>
              </w:rPr>
              <w:instrText xml:space="preserve"> PAGEREF _Toc228190065 \h </w:instrText>
            </w:r>
            <w:r>
              <w:rPr>
                <w:noProof/>
                <w:webHidden/>
              </w:rPr>
            </w:r>
            <w:r>
              <w:rPr>
                <w:noProof/>
                <w:webHidden/>
              </w:rPr>
              <w:fldChar w:fldCharType="separate"/>
            </w:r>
            <w:r>
              <w:rPr>
                <w:noProof/>
                <w:webHidden/>
              </w:rPr>
              <w:t>12</w:t>
            </w:r>
            <w:r>
              <w:rPr>
                <w:noProof/>
                <w:webHidden/>
              </w:rPr>
              <w:fldChar w:fldCharType="end"/>
            </w:r>
          </w:hyperlink>
        </w:p>
        <w:p w14:paraId="05040A98" w14:textId="19D9B523"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6" w:history="1">
            <w:r w:rsidRPr="00083C4D">
              <w:rPr>
                <w:rStyle w:val="Hyperkobling"/>
                <w:noProof/>
              </w:rPr>
              <w:t>3.12</w:t>
            </w:r>
            <w:r>
              <w:rPr>
                <w:rFonts w:eastAsiaTheme="minorEastAsia"/>
                <w:noProof/>
                <w:kern w:val="2"/>
                <w:sz w:val="24"/>
                <w:szCs w:val="24"/>
                <w:lang w:eastAsia="nb-NO"/>
                <w14:ligatures w14:val="standardContextual"/>
              </w:rPr>
              <w:tab/>
            </w:r>
            <w:r w:rsidRPr="00083C4D">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_Toc228190066 \h </w:instrText>
            </w:r>
            <w:r>
              <w:rPr>
                <w:noProof/>
                <w:webHidden/>
              </w:rPr>
            </w:r>
            <w:r>
              <w:rPr>
                <w:noProof/>
                <w:webHidden/>
              </w:rPr>
              <w:fldChar w:fldCharType="separate"/>
            </w:r>
            <w:r>
              <w:rPr>
                <w:noProof/>
                <w:webHidden/>
              </w:rPr>
              <w:t>12</w:t>
            </w:r>
            <w:r>
              <w:rPr>
                <w:noProof/>
                <w:webHidden/>
              </w:rPr>
              <w:fldChar w:fldCharType="end"/>
            </w:r>
          </w:hyperlink>
        </w:p>
        <w:p w14:paraId="07172803" w14:textId="2DBE9D55"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7" w:history="1">
            <w:r w:rsidRPr="00083C4D">
              <w:rPr>
                <w:rStyle w:val="Hyperkobling"/>
                <w:noProof/>
              </w:rPr>
              <w:t>3.13</w:t>
            </w:r>
            <w:r>
              <w:rPr>
                <w:rFonts w:eastAsiaTheme="minorEastAsia"/>
                <w:noProof/>
                <w:kern w:val="2"/>
                <w:sz w:val="24"/>
                <w:szCs w:val="24"/>
                <w:lang w:eastAsia="nb-NO"/>
                <w14:ligatures w14:val="standardContextual"/>
              </w:rPr>
              <w:tab/>
            </w:r>
            <w:r w:rsidRPr="00083C4D">
              <w:rPr>
                <w:rStyle w:val="Hyperkobling"/>
                <w:noProof/>
              </w:rPr>
              <w:t>Tilleggsopplysninger</w:t>
            </w:r>
            <w:r>
              <w:rPr>
                <w:noProof/>
                <w:webHidden/>
              </w:rPr>
              <w:tab/>
            </w:r>
            <w:r>
              <w:rPr>
                <w:noProof/>
                <w:webHidden/>
              </w:rPr>
              <w:fldChar w:fldCharType="begin"/>
            </w:r>
            <w:r>
              <w:rPr>
                <w:noProof/>
                <w:webHidden/>
              </w:rPr>
              <w:instrText xml:space="preserve"> PAGEREF _Toc228190067 \h </w:instrText>
            </w:r>
            <w:r>
              <w:rPr>
                <w:noProof/>
                <w:webHidden/>
              </w:rPr>
            </w:r>
            <w:r>
              <w:rPr>
                <w:noProof/>
                <w:webHidden/>
              </w:rPr>
              <w:fldChar w:fldCharType="separate"/>
            </w:r>
            <w:r>
              <w:rPr>
                <w:noProof/>
                <w:webHidden/>
              </w:rPr>
              <w:t>12</w:t>
            </w:r>
            <w:r>
              <w:rPr>
                <w:noProof/>
                <w:webHidden/>
              </w:rPr>
              <w:fldChar w:fldCharType="end"/>
            </w:r>
          </w:hyperlink>
        </w:p>
        <w:p w14:paraId="1E66B6CF" w14:textId="07CE6192"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8" w:history="1">
            <w:r w:rsidRPr="00083C4D">
              <w:rPr>
                <w:rStyle w:val="Hyperkobling"/>
                <w:noProof/>
              </w:rPr>
              <w:t>3.14</w:t>
            </w:r>
            <w:r>
              <w:rPr>
                <w:rFonts w:eastAsiaTheme="minorEastAsia"/>
                <w:noProof/>
                <w:kern w:val="2"/>
                <w:sz w:val="24"/>
                <w:szCs w:val="24"/>
                <w:lang w:eastAsia="nb-NO"/>
                <w14:ligatures w14:val="standardContextual"/>
              </w:rPr>
              <w:tab/>
            </w:r>
            <w:r w:rsidRPr="00083C4D">
              <w:rPr>
                <w:rStyle w:val="Hyperkobling"/>
                <w:noProof/>
              </w:rPr>
              <w:t>Overtagelse</w:t>
            </w:r>
            <w:r>
              <w:rPr>
                <w:noProof/>
                <w:webHidden/>
              </w:rPr>
              <w:tab/>
            </w:r>
            <w:r>
              <w:rPr>
                <w:noProof/>
                <w:webHidden/>
              </w:rPr>
              <w:fldChar w:fldCharType="begin"/>
            </w:r>
            <w:r>
              <w:rPr>
                <w:noProof/>
                <w:webHidden/>
              </w:rPr>
              <w:instrText xml:space="preserve"> PAGEREF _Toc228190068 \h </w:instrText>
            </w:r>
            <w:r>
              <w:rPr>
                <w:noProof/>
                <w:webHidden/>
              </w:rPr>
            </w:r>
            <w:r>
              <w:rPr>
                <w:noProof/>
                <w:webHidden/>
              </w:rPr>
              <w:fldChar w:fldCharType="separate"/>
            </w:r>
            <w:r>
              <w:rPr>
                <w:noProof/>
                <w:webHidden/>
              </w:rPr>
              <w:t>12</w:t>
            </w:r>
            <w:r>
              <w:rPr>
                <w:noProof/>
                <w:webHidden/>
              </w:rPr>
              <w:fldChar w:fldCharType="end"/>
            </w:r>
          </w:hyperlink>
        </w:p>
        <w:p w14:paraId="657FF41F" w14:textId="76948385"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69" w:history="1">
            <w:r w:rsidRPr="00083C4D">
              <w:rPr>
                <w:rStyle w:val="Hyperkobling"/>
                <w:noProof/>
              </w:rPr>
              <w:t>4</w:t>
            </w:r>
            <w:r>
              <w:rPr>
                <w:rFonts w:eastAsiaTheme="minorEastAsia"/>
                <w:noProof/>
                <w:kern w:val="2"/>
                <w:sz w:val="24"/>
                <w:szCs w:val="24"/>
                <w:lang w:eastAsia="nb-NO"/>
                <w14:ligatures w14:val="standardContextual"/>
              </w:rPr>
              <w:tab/>
            </w:r>
            <w:r w:rsidRPr="00083C4D">
              <w:rPr>
                <w:rStyle w:val="Hyperkobling"/>
                <w:noProof/>
              </w:rPr>
              <w:t>KRAV TIL LEVERANDØRENE</w:t>
            </w:r>
            <w:r>
              <w:rPr>
                <w:noProof/>
                <w:webHidden/>
              </w:rPr>
              <w:tab/>
            </w:r>
            <w:r>
              <w:rPr>
                <w:noProof/>
                <w:webHidden/>
              </w:rPr>
              <w:fldChar w:fldCharType="begin"/>
            </w:r>
            <w:r>
              <w:rPr>
                <w:noProof/>
                <w:webHidden/>
              </w:rPr>
              <w:instrText xml:space="preserve"> PAGEREF _Toc228190069 \h </w:instrText>
            </w:r>
            <w:r>
              <w:rPr>
                <w:noProof/>
                <w:webHidden/>
              </w:rPr>
            </w:r>
            <w:r>
              <w:rPr>
                <w:noProof/>
                <w:webHidden/>
              </w:rPr>
              <w:fldChar w:fldCharType="separate"/>
            </w:r>
            <w:r>
              <w:rPr>
                <w:noProof/>
                <w:webHidden/>
              </w:rPr>
              <w:t>14</w:t>
            </w:r>
            <w:r>
              <w:rPr>
                <w:noProof/>
                <w:webHidden/>
              </w:rPr>
              <w:fldChar w:fldCharType="end"/>
            </w:r>
          </w:hyperlink>
        </w:p>
        <w:p w14:paraId="78C529B1" w14:textId="5258F81E"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70" w:history="1">
            <w:r w:rsidRPr="00083C4D">
              <w:rPr>
                <w:rStyle w:val="Hyperkobling"/>
                <w:noProof/>
              </w:rPr>
              <w:t>4.1</w:t>
            </w:r>
            <w:r>
              <w:rPr>
                <w:rFonts w:eastAsiaTheme="minorEastAsia"/>
                <w:noProof/>
                <w:kern w:val="2"/>
                <w:sz w:val="24"/>
                <w:szCs w:val="24"/>
                <w:lang w:eastAsia="nb-NO"/>
                <w14:ligatures w14:val="standardContextual"/>
              </w:rPr>
              <w:tab/>
            </w:r>
            <w:r w:rsidRPr="00083C4D">
              <w:rPr>
                <w:rStyle w:val="Hyperkobling"/>
                <w:noProof/>
              </w:rPr>
              <w:t>Generelt om kvalifikasjonskrav</w:t>
            </w:r>
            <w:r>
              <w:rPr>
                <w:noProof/>
                <w:webHidden/>
              </w:rPr>
              <w:tab/>
            </w:r>
            <w:r>
              <w:rPr>
                <w:noProof/>
                <w:webHidden/>
              </w:rPr>
              <w:fldChar w:fldCharType="begin"/>
            </w:r>
            <w:r>
              <w:rPr>
                <w:noProof/>
                <w:webHidden/>
              </w:rPr>
              <w:instrText xml:space="preserve"> PAGEREF _Toc228190070 \h </w:instrText>
            </w:r>
            <w:r>
              <w:rPr>
                <w:noProof/>
                <w:webHidden/>
              </w:rPr>
            </w:r>
            <w:r>
              <w:rPr>
                <w:noProof/>
                <w:webHidden/>
              </w:rPr>
              <w:fldChar w:fldCharType="separate"/>
            </w:r>
            <w:r>
              <w:rPr>
                <w:noProof/>
                <w:webHidden/>
              </w:rPr>
              <w:t>14</w:t>
            </w:r>
            <w:r>
              <w:rPr>
                <w:noProof/>
                <w:webHidden/>
              </w:rPr>
              <w:fldChar w:fldCharType="end"/>
            </w:r>
          </w:hyperlink>
        </w:p>
        <w:p w14:paraId="3EDD62BD" w14:textId="65FC8BDA"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71" w:history="1">
            <w:r w:rsidRPr="00083C4D">
              <w:rPr>
                <w:rStyle w:val="Hyperkobling"/>
                <w:noProof/>
              </w:rPr>
              <w:t>4.2</w:t>
            </w:r>
            <w:r>
              <w:rPr>
                <w:rFonts w:eastAsiaTheme="minorEastAsia"/>
                <w:noProof/>
                <w:kern w:val="2"/>
                <w:sz w:val="24"/>
                <w:szCs w:val="24"/>
                <w:lang w:eastAsia="nb-NO"/>
                <w14:ligatures w14:val="standardContextual"/>
              </w:rPr>
              <w:tab/>
            </w:r>
            <w:r w:rsidRPr="00083C4D">
              <w:rPr>
                <w:rStyle w:val="Hyperkobling"/>
                <w:noProof/>
              </w:rPr>
              <w:t>Kvalifikasjonskrav</w:t>
            </w:r>
            <w:r>
              <w:rPr>
                <w:noProof/>
                <w:webHidden/>
              </w:rPr>
              <w:tab/>
            </w:r>
            <w:r>
              <w:rPr>
                <w:noProof/>
                <w:webHidden/>
              </w:rPr>
              <w:fldChar w:fldCharType="begin"/>
            </w:r>
            <w:r>
              <w:rPr>
                <w:noProof/>
                <w:webHidden/>
              </w:rPr>
              <w:instrText xml:space="preserve"> PAGEREF _Toc228190071 \h </w:instrText>
            </w:r>
            <w:r>
              <w:rPr>
                <w:noProof/>
                <w:webHidden/>
              </w:rPr>
            </w:r>
            <w:r>
              <w:rPr>
                <w:noProof/>
                <w:webHidden/>
              </w:rPr>
              <w:fldChar w:fldCharType="separate"/>
            </w:r>
            <w:r>
              <w:rPr>
                <w:noProof/>
                <w:webHidden/>
              </w:rPr>
              <w:t>15</w:t>
            </w:r>
            <w:r>
              <w:rPr>
                <w:noProof/>
                <w:webHidden/>
              </w:rPr>
              <w:fldChar w:fldCharType="end"/>
            </w:r>
          </w:hyperlink>
        </w:p>
        <w:p w14:paraId="4E21B4D1" w14:textId="795726C1"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2" w:history="1">
            <w:r w:rsidRPr="00083C4D">
              <w:rPr>
                <w:rStyle w:val="Hyperkobling"/>
                <w:noProof/>
              </w:rPr>
              <w:t>4.2.1 Krav knyttet til leverandørens registrering, autorisasjoner mv.</w:t>
            </w:r>
            <w:r>
              <w:rPr>
                <w:noProof/>
                <w:webHidden/>
              </w:rPr>
              <w:tab/>
            </w:r>
            <w:r>
              <w:rPr>
                <w:noProof/>
                <w:webHidden/>
              </w:rPr>
              <w:fldChar w:fldCharType="begin"/>
            </w:r>
            <w:r>
              <w:rPr>
                <w:noProof/>
                <w:webHidden/>
              </w:rPr>
              <w:instrText xml:space="preserve"> PAGEREF _Toc228190072 \h </w:instrText>
            </w:r>
            <w:r>
              <w:rPr>
                <w:noProof/>
                <w:webHidden/>
              </w:rPr>
            </w:r>
            <w:r>
              <w:rPr>
                <w:noProof/>
                <w:webHidden/>
              </w:rPr>
              <w:fldChar w:fldCharType="separate"/>
            </w:r>
            <w:r>
              <w:rPr>
                <w:noProof/>
                <w:webHidden/>
              </w:rPr>
              <w:t>15</w:t>
            </w:r>
            <w:r>
              <w:rPr>
                <w:noProof/>
                <w:webHidden/>
              </w:rPr>
              <w:fldChar w:fldCharType="end"/>
            </w:r>
          </w:hyperlink>
        </w:p>
        <w:p w14:paraId="7E228CB0" w14:textId="2843EDB2"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3" w:history="1">
            <w:r w:rsidRPr="00083C4D">
              <w:rPr>
                <w:rStyle w:val="Hyperkobling"/>
                <w:noProof/>
              </w:rPr>
              <w:t>4.2.2 Krav knyttet til leverandørens økonomiske og finansielle kapasitet</w:t>
            </w:r>
            <w:r>
              <w:rPr>
                <w:noProof/>
                <w:webHidden/>
              </w:rPr>
              <w:tab/>
            </w:r>
            <w:r>
              <w:rPr>
                <w:noProof/>
                <w:webHidden/>
              </w:rPr>
              <w:fldChar w:fldCharType="begin"/>
            </w:r>
            <w:r>
              <w:rPr>
                <w:noProof/>
                <w:webHidden/>
              </w:rPr>
              <w:instrText xml:space="preserve"> PAGEREF _Toc228190073 \h </w:instrText>
            </w:r>
            <w:r>
              <w:rPr>
                <w:noProof/>
                <w:webHidden/>
              </w:rPr>
            </w:r>
            <w:r>
              <w:rPr>
                <w:noProof/>
                <w:webHidden/>
              </w:rPr>
              <w:fldChar w:fldCharType="separate"/>
            </w:r>
            <w:r>
              <w:rPr>
                <w:noProof/>
                <w:webHidden/>
              </w:rPr>
              <w:t>15</w:t>
            </w:r>
            <w:r>
              <w:rPr>
                <w:noProof/>
                <w:webHidden/>
              </w:rPr>
              <w:fldChar w:fldCharType="end"/>
            </w:r>
          </w:hyperlink>
        </w:p>
        <w:p w14:paraId="0E7C492E" w14:textId="699D2CD7"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4" w:history="1">
            <w:r w:rsidRPr="00083C4D">
              <w:rPr>
                <w:rStyle w:val="Hyperkobling"/>
                <w:noProof/>
              </w:rPr>
              <w:t>4.2.3 Krav knyttet til leverandørens tekniske og faglige kvalifikasjoner</w:t>
            </w:r>
            <w:r>
              <w:rPr>
                <w:noProof/>
                <w:webHidden/>
              </w:rPr>
              <w:tab/>
            </w:r>
            <w:r>
              <w:rPr>
                <w:noProof/>
                <w:webHidden/>
              </w:rPr>
              <w:fldChar w:fldCharType="begin"/>
            </w:r>
            <w:r>
              <w:rPr>
                <w:noProof/>
                <w:webHidden/>
              </w:rPr>
              <w:instrText xml:space="preserve"> PAGEREF _Toc228190074 \h </w:instrText>
            </w:r>
            <w:r>
              <w:rPr>
                <w:noProof/>
                <w:webHidden/>
              </w:rPr>
            </w:r>
            <w:r>
              <w:rPr>
                <w:noProof/>
                <w:webHidden/>
              </w:rPr>
              <w:fldChar w:fldCharType="separate"/>
            </w:r>
            <w:r>
              <w:rPr>
                <w:noProof/>
                <w:webHidden/>
              </w:rPr>
              <w:t>15</w:t>
            </w:r>
            <w:r>
              <w:rPr>
                <w:noProof/>
                <w:webHidden/>
              </w:rPr>
              <w:fldChar w:fldCharType="end"/>
            </w:r>
          </w:hyperlink>
        </w:p>
        <w:p w14:paraId="51102C52" w14:textId="76C899C3"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75" w:history="1">
            <w:r w:rsidRPr="00083C4D">
              <w:rPr>
                <w:rStyle w:val="Hyperkobling"/>
                <w:noProof/>
              </w:rPr>
              <w:t>4.3</w:t>
            </w:r>
            <w:r>
              <w:rPr>
                <w:rFonts w:eastAsiaTheme="minorEastAsia"/>
                <w:noProof/>
                <w:kern w:val="2"/>
                <w:sz w:val="24"/>
                <w:szCs w:val="24"/>
                <w:lang w:eastAsia="nb-NO"/>
                <w14:ligatures w14:val="standardContextual"/>
              </w:rPr>
              <w:tab/>
            </w:r>
            <w:r w:rsidRPr="00083C4D">
              <w:rPr>
                <w:rStyle w:val="Hyperkobling"/>
                <w:noProof/>
              </w:rPr>
              <w:t>Andre krav</w:t>
            </w:r>
            <w:r>
              <w:rPr>
                <w:noProof/>
                <w:webHidden/>
              </w:rPr>
              <w:tab/>
            </w:r>
            <w:r>
              <w:rPr>
                <w:noProof/>
                <w:webHidden/>
              </w:rPr>
              <w:fldChar w:fldCharType="begin"/>
            </w:r>
            <w:r>
              <w:rPr>
                <w:noProof/>
                <w:webHidden/>
              </w:rPr>
              <w:instrText xml:space="preserve"> PAGEREF _Toc228190075 \h </w:instrText>
            </w:r>
            <w:r>
              <w:rPr>
                <w:noProof/>
                <w:webHidden/>
              </w:rPr>
            </w:r>
            <w:r>
              <w:rPr>
                <w:noProof/>
                <w:webHidden/>
              </w:rPr>
              <w:fldChar w:fldCharType="separate"/>
            </w:r>
            <w:r>
              <w:rPr>
                <w:noProof/>
                <w:webHidden/>
              </w:rPr>
              <w:t>18</w:t>
            </w:r>
            <w:r>
              <w:rPr>
                <w:noProof/>
                <w:webHidden/>
              </w:rPr>
              <w:fldChar w:fldCharType="end"/>
            </w:r>
          </w:hyperlink>
        </w:p>
        <w:p w14:paraId="748131FC" w14:textId="3F8D021F"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6" w:history="1">
            <w:r w:rsidRPr="00083C4D">
              <w:rPr>
                <w:rStyle w:val="Hyperkobling"/>
                <w:noProof/>
              </w:rPr>
              <w:t>4.3.1 Nasjonale avvisningsgrunner</w:t>
            </w:r>
            <w:r>
              <w:rPr>
                <w:noProof/>
                <w:webHidden/>
              </w:rPr>
              <w:tab/>
            </w:r>
            <w:r>
              <w:rPr>
                <w:noProof/>
                <w:webHidden/>
              </w:rPr>
              <w:fldChar w:fldCharType="begin"/>
            </w:r>
            <w:r>
              <w:rPr>
                <w:noProof/>
                <w:webHidden/>
              </w:rPr>
              <w:instrText xml:space="preserve"> PAGEREF _Toc228190076 \h </w:instrText>
            </w:r>
            <w:r>
              <w:rPr>
                <w:noProof/>
                <w:webHidden/>
              </w:rPr>
            </w:r>
            <w:r>
              <w:rPr>
                <w:noProof/>
                <w:webHidden/>
              </w:rPr>
              <w:fldChar w:fldCharType="separate"/>
            </w:r>
            <w:r>
              <w:rPr>
                <w:noProof/>
                <w:webHidden/>
              </w:rPr>
              <w:t>18</w:t>
            </w:r>
            <w:r>
              <w:rPr>
                <w:noProof/>
                <w:webHidden/>
              </w:rPr>
              <w:fldChar w:fldCharType="end"/>
            </w:r>
          </w:hyperlink>
        </w:p>
        <w:p w14:paraId="1B67757A" w14:textId="08B57DC4"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7" w:history="1">
            <w:r w:rsidRPr="00083C4D">
              <w:rPr>
                <w:rStyle w:val="Hyperkobling"/>
                <w:noProof/>
              </w:rPr>
              <w:t>4.3.2 Attest for skatt og merverdiavgift</w:t>
            </w:r>
            <w:r>
              <w:rPr>
                <w:noProof/>
                <w:webHidden/>
              </w:rPr>
              <w:tab/>
            </w:r>
            <w:r>
              <w:rPr>
                <w:noProof/>
                <w:webHidden/>
              </w:rPr>
              <w:fldChar w:fldCharType="begin"/>
            </w:r>
            <w:r>
              <w:rPr>
                <w:noProof/>
                <w:webHidden/>
              </w:rPr>
              <w:instrText xml:space="preserve"> PAGEREF _Toc228190077 \h </w:instrText>
            </w:r>
            <w:r>
              <w:rPr>
                <w:noProof/>
                <w:webHidden/>
              </w:rPr>
            </w:r>
            <w:r>
              <w:rPr>
                <w:noProof/>
                <w:webHidden/>
              </w:rPr>
              <w:fldChar w:fldCharType="separate"/>
            </w:r>
            <w:r>
              <w:rPr>
                <w:noProof/>
                <w:webHidden/>
              </w:rPr>
              <w:t>18</w:t>
            </w:r>
            <w:r>
              <w:rPr>
                <w:noProof/>
                <w:webHidden/>
              </w:rPr>
              <w:fldChar w:fldCharType="end"/>
            </w:r>
          </w:hyperlink>
        </w:p>
        <w:p w14:paraId="6B129692" w14:textId="4F426F9D"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8" w:history="1">
            <w:r w:rsidRPr="00083C4D">
              <w:rPr>
                <w:rStyle w:val="Hyperkobling"/>
                <w:noProof/>
              </w:rPr>
              <w:t>4.3.3 Signering av fullmakt for utvidet skatteattest</w:t>
            </w:r>
            <w:r>
              <w:rPr>
                <w:noProof/>
                <w:webHidden/>
              </w:rPr>
              <w:tab/>
            </w:r>
            <w:r>
              <w:rPr>
                <w:noProof/>
                <w:webHidden/>
              </w:rPr>
              <w:fldChar w:fldCharType="begin"/>
            </w:r>
            <w:r>
              <w:rPr>
                <w:noProof/>
                <w:webHidden/>
              </w:rPr>
              <w:instrText xml:space="preserve"> PAGEREF _Toc228190078 \h </w:instrText>
            </w:r>
            <w:r>
              <w:rPr>
                <w:noProof/>
                <w:webHidden/>
              </w:rPr>
            </w:r>
            <w:r>
              <w:rPr>
                <w:noProof/>
                <w:webHidden/>
              </w:rPr>
              <w:fldChar w:fldCharType="separate"/>
            </w:r>
            <w:r>
              <w:rPr>
                <w:noProof/>
                <w:webHidden/>
              </w:rPr>
              <w:t>19</w:t>
            </w:r>
            <w:r>
              <w:rPr>
                <w:noProof/>
                <w:webHidden/>
              </w:rPr>
              <w:fldChar w:fldCharType="end"/>
            </w:r>
          </w:hyperlink>
        </w:p>
        <w:p w14:paraId="4327434B" w14:textId="784DECB0"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79" w:history="1">
            <w:r w:rsidRPr="00083C4D">
              <w:rPr>
                <w:rStyle w:val="Hyperkobling"/>
                <w:noProof/>
              </w:rPr>
              <w:t>5</w:t>
            </w:r>
            <w:r>
              <w:rPr>
                <w:rFonts w:eastAsiaTheme="minorEastAsia"/>
                <w:noProof/>
                <w:kern w:val="2"/>
                <w:sz w:val="24"/>
                <w:szCs w:val="24"/>
                <w:lang w:eastAsia="nb-NO"/>
                <w14:ligatures w14:val="standardContextual"/>
              </w:rPr>
              <w:tab/>
            </w:r>
            <w:r w:rsidRPr="00083C4D">
              <w:rPr>
                <w:rStyle w:val="Hyperkobling"/>
                <w:noProof/>
              </w:rPr>
              <w:t>OPPDRAGSGIVERS BEHANDLING AV TILBUDENE</w:t>
            </w:r>
            <w:r>
              <w:rPr>
                <w:noProof/>
                <w:webHidden/>
              </w:rPr>
              <w:tab/>
            </w:r>
            <w:r>
              <w:rPr>
                <w:noProof/>
                <w:webHidden/>
              </w:rPr>
              <w:fldChar w:fldCharType="begin"/>
            </w:r>
            <w:r>
              <w:rPr>
                <w:noProof/>
                <w:webHidden/>
              </w:rPr>
              <w:instrText xml:space="preserve"> PAGEREF _Toc228190079 \h </w:instrText>
            </w:r>
            <w:r>
              <w:rPr>
                <w:noProof/>
                <w:webHidden/>
              </w:rPr>
            </w:r>
            <w:r>
              <w:rPr>
                <w:noProof/>
                <w:webHidden/>
              </w:rPr>
              <w:fldChar w:fldCharType="separate"/>
            </w:r>
            <w:r>
              <w:rPr>
                <w:noProof/>
                <w:webHidden/>
              </w:rPr>
              <w:t>20</w:t>
            </w:r>
            <w:r>
              <w:rPr>
                <w:noProof/>
                <w:webHidden/>
              </w:rPr>
              <w:fldChar w:fldCharType="end"/>
            </w:r>
          </w:hyperlink>
        </w:p>
        <w:p w14:paraId="544D6F95" w14:textId="5EC2DD00"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0" w:history="1">
            <w:r w:rsidRPr="00083C4D">
              <w:rPr>
                <w:rStyle w:val="Hyperkobling"/>
                <w:noProof/>
              </w:rPr>
              <w:t>5.1</w:t>
            </w:r>
            <w:r>
              <w:rPr>
                <w:rFonts w:eastAsiaTheme="minorEastAsia"/>
                <w:noProof/>
                <w:kern w:val="2"/>
                <w:sz w:val="24"/>
                <w:szCs w:val="24"/>
                <w:lang w:eastAsia="nb-NO"/>
                <w14:ligatures w14:val="standardContextual"/>
              </w:rPr>
              <w:tab/>
            </w:r>
            <w:r w:rsidRPr="00083C4D">
              <w:rPr>
                <w:rStyle w:val="Hyperkobling"/>
                <w:noProof/>
              </w:rPr>
              <w:t>Tildelingskriteriene</w:t>
            </w:r>
            <w:r>
              <w:rPr>
                <w:noProof/>
                <w:webHidden/>
              </w:rPr>
              <w:tab/>
            </w:r>
            <w:r>
              <w:rPr>
                <w:noProof/>
                <w:webHidden/>
              </w:rPr>
              <w:fldChar w:fldCharType="begin"/>
            </w:r>
            <w:r>
              <w:rPr>
                <w:noProof/>
                <w:webHidden/>
              </w:rPr>
              <w:instrText xml:space="preserve"> PAGEREF _Toc228190080 \h </w:instrText>
            </w:r>
            <w:r>
              <w:rPr>
                <w:noProof/>
                <w:webHidden/>
              </w:rPr>
            </w:r>
            <w:r>
              <w:rPr>
                <w:noProof/>
                <w:webHidden/>
              </w:rPr>
              <w:fldChar w:fldCharType="separate"/>
            </w:r>
            <w:r>
              <w:rPr>
                <w:noProof/>
                <w:webHidden/>
              </w:rPr>
              <w:t>20</w:t>
            </w:r>
            <w:r>
              <w:rPr>
                <w:noProof/>
                <w:webHidden/>
              </w:rPr>
              <w:fldChar w:fldCharType="end"/>
            </w:r>
          </w:hyperlink>
        </w:p>
        <w:p w14:paraId="39BE9114" w14:textId="02C84F25"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1" w:history="1">
            <w:r w:rsidRPr="00083C4D">
              <w:rPr>
                <w:rStyle w:val="Hyperkobling"/>
                <w:noProof/>
              </w:rPr>
              <w:t>5.2</w:t>
            </w:r>
            <w:r>
              <w:rPr>
                <w:rFonts w:eastAsiaTheme="minorEastAsia"/>
                <w:noProof/>
                <w:kern w:val="2"/>
                <w:sz w:val="24"/>
                <w:szCs w:val="24"/>
                <w:lang w:eastAsia="nb-NO"/>
                <w14:ligatures w14:val="standardContextual"/>
              </w:rPr>
              <w:tab/>
            </w:r>
            <w:r w:rsidRPr="00083C4D">
              <w:rPr>
                <w:rStyle w:val="Hyperkobling"/>
                <w:noProof/>
              </w:rPr>
              <w:t>Grunnlag for evaluering</w:t>
            </w:r>
            <w:r>
              <w:rPr>
                <w:noProof/>
                <w:webHidden/>
              </w:rPr>
              <w:tab/>
            </w:r>
            <w:r>
              <w:rPr>
                <w:noProof/>
                <w:webHidden/>
              </w:rPr>
              <w:fldChar w:fldCharType="begin"/>
            </w:r>
            <w:r>
              <w:rPr>
                <w:noProof/>
                <w:webHidden/>
              </w:rPr>
              <w:instrText xml:space="preserve"> PAGEREF _Toc228190081 \h </w:instrText>
            </w:r>
            <w:r>
              <w:rPr>
                <w:noProof/>
                <w:webHidden/>
              </w:rPr>
            </w:r>
            <w:r>
              <w:rPr>
                <w:noProof/>
                <w:webHidden/>
              </w:rPr>
              <w:fldChar w:fldCharType="separate"/>
            </w:r>
            <w:r>
              <w:rPr>
                <w:noProof/>
                <w:webHidden/>
              </w:rPr>
              <w:t>21</w:t>
            </w:r>
            <w:r>
              <w:rPr>
                <w:noProof/>
                <w:webHidden/>
              </w:rPr>
              <w:fldChar w:fldCharType="end"/>
            </w:r>
          </w:hyperlink>
        </w:p>
        <w:p w14:paraId="5ED07FF5" w14:textId="2A2A4433"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82" w:history="1">
            <w:r w:rsidRPr="00083C4D">
              <w:rPr>
                <w:rStyle w:val="Hyperkobling"/>
                <w:noProof/>
              </w:rPr>
              <w:t>5.2.1 Tildelingskriteriet «Pris»</w:t>
            </w:r>
            <w:r>
              <w:rPr>
                <w:noProof/>
                <w:webHidden/>
              </w:rPr>
              <w:tab/>
            </w:r>
            <w:r>
              <w:rPr>
                <w:noProof/>
                <w:webHidden/>
              </w:rPr>
              <w:fldChar w:fldCharType="begin"/>
            </w:r>
            <w:r>
              <w:rPr>
                <w:noProof/>
                <w:webHidden/>
              </w:rPr>
              <w:instrText xml:space="preserve"> PAGEREF _Toc228190082 \h </w:instrText>
            </w:r>
            <w:r>
              <w:rPr>
                <w:noProof/>
                <w:webHidden/>
              </w:rPr>
            </w:r>
            <w:r>
              <w:rPr>
                <w:noProof/>
                <w:webHidden/>
              </w:rPr>
              <w:fldChar w:fldCharType="separate"/>
            </w:r>
            <w:r>
              <w:rPr>
                <w:noProof/>
                <w:webHidden/>
              </w:rPr>
              <w:t>21</w:t>
            </w:r>
            <w:r>
              <w:rPr>
                <w:noProof/>
                <w:webHidden/>
              </w:rPr>
              <w:fldChar w:fldCharType="end"/>
            </w:r>
          </w:hyperlink>
        </w:p>
        <w:p w14:paraId="7FC9D615" w14:textId="06484179"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83" w:history="1">
            <w:r w:rsidRPr="00083C4D">
              <w:rPr>
                <w:rStyle w:val="Hyperkobling"/>
                <w:noProof/>
              </w:rPr>
              <w:t>5.2.2 Tildelingskriteriet [«xxx»]</w:t>
            </w:r>
            <w:r>
              <w:rPr>
                <w:noProof/>
                <w:webHidden/>
              </w:rPr>
              <w:tab/>
            </w:r>
            <w:r>
              <w:rPr>
                <w:noProof/>
                <w:webHidden/>
              </w:rPr>
              <w:fldChar w:fldCharType="begin"/>
            </w:r>
            <w:r>
              <w:rPr>
                <w:noProof/>
                <w:webHidden/>
              </w:rPr>
              <w:instrText xml:space="preserve"> PAGEREF _Toc228190083 \h </w:instrText>
            </w:r>
            <w:r>
              <w:rPr>
                <w:noProof/>
                <w:webHidden/>
              </w:rPr>
            </w:r>
            <w:r>
              <w:rPr>
                <w:noProof/>
                <w:webHidden/>
              </w:rPr>
              <w:fldChar w:fldCharType="separate"/>
            </w:r>
            <w:r>
              <w:rPr>
                <w:noProof/>
                <w:webHidden/>
              </w:rPr>
              <w:t>21</w:t>
            </w:r>
            <w:r>
              <w:rPr>
                <w:noProof/>
                <w:webHidden/>
              </w:rPr>
              <w:fldChar w:fldCharType="end"/>
            </w:r>
          </w:hyperlink>
        </w:p>
        <w:p w14:paraId="7D26DC09" w14:textId="4E92BEE7"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4" w:history="1">
            <w:r w:rsidRPr="00083C4D">
              <w:rPr>
                <w:rStyle w:val="Hyperkobling"/>
                <w:noProof/>
              </w:rPr>
              <w:t>5.3</w:t>
            </w:r>
            <w:r>
              <w:rPr>
                <w:rFonts w:eastAsiaTheme="minorEastAsia"/>
                <w:noProof/>
                <w:kern w:val="2"/>
                <w:sz w:val="24"/>
                <w:szCs w:val="24"/>
                <w:lang w:eastAsia="nb-NO"/>
                <w14:ligatures w14:val="standardContextual"/>
              </w:rPr>
              <w:tab/>
            </w:r>
            <w:r w:rsidRPr="00083C4D">
              <w:rPr>
                <w:rStyle w:val="Hyperkobling"/>
                <w:noProof/>
              </w:rPr>
              <w:t>Vektingsmodell</w:t>
            </w:r>
            <w:r>
              <w:rPr>
                <w:noProof/>
                <w:webHidden/>
              </w:rPr>
              <w:tab/>
            </w:r>
            <w:r>
              <w:rPr>
                <w:noProof/>
                <w:webHidden/>
              </w:rPr>
              <w:fldChar w:fldCharType="begin"/>
            </w:r>
            <w:r>
              <w:rPr>
                <w:noProof/>
                <w:webHidden/>
              </w:rPr>
              <w:instrText xml:space="preserve"> PAGEREF _Toc228190084 \h </w:instrText>
            </w:r>
            <w:r>
              <w:rPr>
                <w:noProof/>
                <w:webHidden/>
              </w:rPr>
            </w:r>
            <w:r>
              <w:rPr>
                <w:noProof/>
                <w:webHidden/>
              </w:rPr>
              <w:fldChar w:fldCharType="separate"/>
            </w:r>
            <w:r>
              <w:rPr>
                <w:noProof/>
                <w:webHidden/>
              </w:rPr>
              <w:t>21</w:t>
            </w:r>
            <w:r>
              <w:rPr>
                <w:noProof/>
                <w:webHidden/>
              </w:rPr>
              <w:fldChar w:fldCharType="end"/>
            </w:r>
          </w:hyperlink>
        </w:p>
        <w:p w14:paraId="56D44193" w14:textId="4F10FE59"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5" w:history="1">
            <w:r w:rsidRPr="00083C4D">
              <w:rPr>
                <w:rStyle w:val="Hyperkobling"/>
                <w:noProof/>
              </w:rPr>
              <w:t>5.4</w:t>
            </w:r>
            <w:r>
              <w:rPr>
                <w:rFonts w:eastAsiaTheme="minorEastAsia"/>
                <w:noProof/>
                <w:kern w:val="2"/>
                <w:sz w:val="24"/>
                <w:szCs w:val="24"/>
                <w:lang w:eastAsia="nb-NO"/>
                <w14:ligatures w14:val="standardContextual"/>
              </w:rPr>
              <w:tab/>
            </w:r>
            <w:r w:rsidRPr="00083C4D">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_Toc228190085 \h </w:instrText>
            </w:r>
            <w:r>
              <w:rPr>
                <w:noProof/>
                <w:webHidden/>
              </w:rPr>
            </w:r>
            <w:r>
              <w:rPr>
                <w:noProof/>
                <w:webHidden/>
              </w:rPr>
              <w:fldChar w:fldCharType="separate"/>
            </w:r>
            <w:r>
              <w:rPr>
                <w:noProof/>
                <w:webHidden/>
              </w:rPr>
              <w:t>22</w:t>
            </w:r>
            <w:r>
              <w:rPr>
                <w:noProof/>
                <w:webHidden/>
              </w:rPr>
              <w:fldChar w:fldCharType="end"/>
            </w:r>
          </w:hyperlink>
        </w:p>
        <w:p w14:paraId="27E48B6E" w14:textId="7A2C754A"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86" w:history="1">
            <w:r w:rsidRPr="00083C4D">
              <w:rPr>
                <w:rStyle w:val="Hyperkobling"/>
                <w:noProof/>
              </w:rPr>
              <w:t>6</w:t>
            </w:r>
            <w:r>
              <w:rPr>
                <w:rFonts w:eastAsiaTheme="minorEastAsia"/>
                <w:noProof/>
                <w:kern w:val="2"/>
                <w:sz w:val="24"/>
                <w:szCs w:val="24"/>
                <w:lang w:eastAsia="nb-NO"/>
                <w14:ligatures w14:val="standardContextual"/>
              </w:rPr>
              <w:tab/>
            </w:r>
            <w:r w:rsidRPr="00083C4D">
              <w:rPr>
                <w:rStyle w:val="Hyperkobling"/>
                <w:noProof/>
              </w:rPr>
              <w:t>SJEKKLISTE OG ØNSKET PRESENTASJONSFORM</w:t>
            </w:r>
            <w:r>
              <w:rPr>
                <w:noProof/>
                <w:webHidden/>
              </w:rPr>
              <w:tab/>
            </w:r>
            <w:r>
              <w:rPr>
                <w:noProof/>
                <w:webHidden/>
              </w:rPr>
              <w:fldChar w:fldCharType="begin"/>
            </w:r>
            <w:r>
              <w:rPr>
                <w:noProof/>
                <w:webHidden/>
              </w:rPr>
              <w:instrText xml:space="preserve"> PAGEREF _Toc228190086 \h </w:instrText>
            </w:r>
            <w:r>
              <w:rPr>
                <w:noProof/>
                <w:webHidden/>
              </w:rPr>
            </w:r>
            <w:r>
              <w:rPr>
                <w:noProof/>
                <w:webHidden/>
              </w:rPr>
              <w:fldChar w:fldCharType="separate"/>
            </w:r>
            <w:r>
              <w:rPr>
                <w:noProof/>
                <w:webHidden/>
              </w:rPr>
              <w:t>22</w:t>
            </w:r>
            <w:r>
              <w:rPr>
                <w:noProof/>
                <w:webHidden/>
              </w:rPr>
              <w:fldChar w:fldCharType="end"/>
            </w:r>
          </w:hyperlink>
        </w:p>
        <w:p w14:paraId="05C5CB70" w14:textId="0EFC6755" w:rsidR="000D0542" w:rsidRDefault="000D0542">
          <w:pPr>
            <w:pStyle w:val="INNH1"/>
            <w:tabs>
              <w:tab w:val="right" w:leader="dot" w:pos="9260"/>
            </w:tabs>
            <w:rPr>
              <w:rFonts w:eastAsiaTheme="minorEastAsia"/>
              <w:noProof/>
              <w:kern w:val="2"/>
              <w:sz w:val="24"/>
              <w:szCs w:val="24"/>
              <w:lang w:eastAsia="nb-NO"/>
              <w14:ligatures w14:val="standardContextual"/>
            </w:rPr>
          </w:pPr>
          <w:hyperlink w:anchor="_Toc228190087" w:history="1">
            <w:r w:rsidRPr="00083C4D">
              <w:rPr>
                <w:rStyle w:val="Hyperkobling"/>
                <w:noProof/>
              </w:rPr>
              <w:t>7 VEDLEGG</w:t>
            </w:r>
            <w:r>
              <w:rPr>
                <w:noProof/>
                <w:webHidden/>
              </w:rPr>
              <w:tab/>
            </w:r>
            <w:r>
              <w:rPr>
                <w:noProof/>
                <w:webHidden/>
              </w:rPr>
              <w:fldChar w:fldCharType="begin"/>
            </w:r>
            <w:r>
              <w:rPr>
                <w:noProof/>
                <w:webHidden/>
              </w:rPr>
              <w:instrText xml:space="preserve"> PAGEREF _Toc228190087 \h </w:instrText>
            </w:r>
            <w:r>
              <w:rPr>
                <w:noProof/>
                <w:webHidden/>
              </w:rPr>
            </w:r>
            <w:r>
              <w:rPr>
                <w:noProof/>
                <w:webHidden/>
              </w:rPr>
              <w:fldChar w:fldCharType="separate"/>
            </w:r>
            <w:r>
              <w:rPr>
                <w:noProof/>
                <w:webHidden/>
              </w:rPr>
              <w:t>23</w:t>
            </w:r>
            <w:r>
              <w:rPr>
                <w:noProof/>
                <w:webHidden/>
              </w:rPr>
              <w:fldChar w:fldCharType="end"/>
            </w:r>
          </w:hyperlink>
        </w:p>
        <w:p w14:paraId="5FEDF1C2" w14:textId="101A3E50"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33AD639E" w14:textId="3BB9002A" w:rsidR="3F8845E1" w:rsidRPr="001F6289" w:rsidRDefault="00743056" w:rsidP="005F71B6">
      <w:pPr>
        <w:spacing w:after="0" w:line="240" w:lineRule="auto"/>
      </w:pPr>
      <w:r>
        <w:rPr>
          <w:rFonts w:ascii="Oslo Sans Office" w:eastAsia="Oslo Sans Office" w:hAnsi="Oslo Sans Office" w:cs="Oslo Sans Office"/>
          <w:sz w:val="24"/>
          <w:szCs w:val="24"/>
          <w:lang w:eastAsia="nb-NO"/>
        </w:rPr>
        <w:br w:type="column"/>
      </w:r>
    </w:p>
    <w:p w14:paraId="293E2F92" w14:textId="79126534" w:rsidR="3F8845E1" w:rsidRPr="001F6289" w:rsidRDefault="3D13D162" w:rsidP="3F8845E1">
      <w:pPr>
        <w:pStyle w:val="Overskrift1"/>
      </w:pPr>
      <w:bookmarkStart w:id="0" w:name="_Toc228190043"/>
      <w:r w:rsidRPr="2EA8576B">
        <w:rPr>
          <w:color w:val="002060"/>
        </w:rPr>
        <w:t>Innledning</w:t>
      </w:r>
      <w:bookmarkEnd w:id="0"/>
    </w:p>
    <w:p w14:paraId="15F304A1" w14:textId="77777777" w:rsidR="000D229D" w:rsidRPr="001976E2" w:rsidRDefault="5BA4FD56" w:rsidP="00324682">
      <w:pPr>
        <w:pStyle w:val="Overskrift2"/>
      </w:pPr>
      <w:bookmarkStart w:id="1" w:name="_Toc306109778"/>
      <w:bookmarkStart w:id="2" w:name="_Toc228190044"/>
      <w:r w:rsidRPr="001976E2">
        <w:t>Oppdragsgiver</w:t>
      </w:r>
      <w:bookmarkEnd w:id="1"/>
      <w:bookmarkEnd w:id="2"/>
    </w:p>
    <w:p w14:paraId="1E311B09" w14:textId="77777777" w:rsidR="007646FA" w:rsidRDefault="001F6289" w:rsidP="002C0753">
      <w:pPr>
        <w:pStyle w:val="OsloSansStandard"/>
      </w:pPr>
      <w:r>
        <w:t>O</w:t>
      </w:r>
      <w:r w:rsidRPr="50F881C7">
        <w:t xml:space="preserve">slo kommune ved </w:t>
      </w:r>
      <w:r w:rsidR="004B1CFB">
        <w:t>Sykehjemsetaten</w:t>
      </w:r>
      <w:r w:rsidRPr="50F881C7">
        <w:rPr>
          <w:color w:val="0070C0"/>
        </w:rPr>
        <w:t xml:space="preserve"> </w:t>
      </w:r>
      <w:r w:rsidRPr="50F881C7">
        <w:t xml:space="preserve">(heretter kalt Oppdragsgiver) inviterer til åpen anbudskonkurranse i forbindelse med </w:t>
      </w:r>
      <w:r w:rsidR="004B1CFB">
        <w:t xml:space="preserve">inngåelse av rammeavtale om </w:t>
      </w:r>
      <w:r w:rsidRPr="50F881C7">
        <w:t>kjøp av</w:t>
      </w:r>
      <w:r w:rsidR="007646FA">
        <w:t xml:space="preserve"> ferske brød og kaker.</w:t>
      </w:r>
    </w:p>
    <w:p w14:paraId="1ABC170E" w14:textId="236F7E67" w:rsidR="001F6289" w:rsidRDefault="001F6289" w:rsidP="002C0753">
      <w:pPr>
        <w:pStyle w:val="OsloSansStandard"/>
        <w:rPr>
          <w:color w:val="0070C0"/>
        </w:rPr>
      </w:pPr>
    </w:p>
    <w:p w14:paraId="710F0D42" w14:textId="77777777" w:rsidR="007E1DB2" w:rsidRDefault="001F5E92" w:rsidP="007E1DB2">
      <w:pPr>
        <w:spacing w:after="0" w:line="240" w:lineRule="auto"/>
        <w:rPr>
          <w:rFonts w:ascii="Oslo Sans Office" w:eastAsia="Oslo Sans Office" w:hAnsi="Oslo Sans Office" w:cs="Oslo Sans Office"/>
          <w:color w:val="000000"/>
          <w:szCs w:val="20"/>
          <w:lang w:eastAsia="nb-NO"/>
        </w:rPr>
      </w:pPr>
      <w:bookmarkStart w:id="3" w:name="_Toc228190045"/>
      <w:bookmarkStart w:id="4" w:name="_Toc1261033135"/>
      <w:r w:rsidRPr="001976E2">
        <w:rPr>
          <w:rFonts w:ascii="Oslo Sans Office" w:eastAsia="Oslo Sans Office" w:hAnsi="Oslo Sans Office" w:cs="Oslo Sans Office"/>
          <w:color w:val="000000"/>
          <w:szCs w:val="20"/>
          <w:lang w:eastAsia="nb-NO"/>
        </w:rPr>
        <w:t>Oslo kommune er én av Norges største arbeidsgivere med ca. 50 000 ansatte og et årsbudsjett på ca. 90 milliarder kroner.</w:t>
      </w:r>
      <w:r w:rsidR="007E1DB2">
        <w:rPr>
          <w:rFonts w:ascii="Oslo Sans Office" w:eastAsia="Oslo Sans Office" w:hAnsi="Oslo Sans Office" w:cs="Oslo Sans Office"/>
          <w:color w:val="000000"/>
          <w:szCs w:val="20"/>
          <w:lang w:eastAsia="nb-NO"/>
        </w:rPr>
        <w:t xml:space="preserve"> </w:t>
      </w:r>
    </w:p>
    <w:p w14:paraId="684B71A2" w14:textId="77777777" w:rsidR="007E1DB2" w:rsidRDefault="007E1DB2" w:rsidP="007E1DB2">
      <w:pPr>
        <w:spacing w:after="0" w:line="240" w:lineRule="auto"/>
        <w:rPr>
          <w:rFonts w:ascii="Oslo Sans Office" w:eastAsia="Oslo Sans Office" w:hAnsi="Oslo Sans Office" w:cs="Oslo Sans Office"/>
          <w:color w:val="000000"/>
          <w:szCs w:val="20"/>
          <w:lang w:eastAsia="nb-NO"/>
        </w:rPr>
      </w:pPr>
    </w:p>
    <w:p w14:paraId="25AD25A9" w14:textId="045437C8" w:rsidR="001F5E92" w:rsidRDefault="003D224E" w:rsidP="007E1DB2">
      <w:pPr>
        <w:spacing w:after="0" w:line="240" w:lineRule="auto"/>
        <w:rPr>
          <w:rFonts w:ascii="Oslo Sans Office" w:hAnsi="Oslo Sans Office"/>
        </w:rPr>
      </w:pPr>
      <w:r>
        <w:rPr>
          <w:rFonts w:ascii="Oslo Sans Office" w:hAnsi="Oslo Sans Office"/>
        </w:rPr>
        <w:t>Oppdragsgiver</w:t>
      </w:r>
      <w:r w:rsidR="001F5E92" w:rsidRPr="00FE4E4C">
        <w:rPr>
          <w:rFonts w:ascii="Oslo Sans Office" w:hAnsi="Oslo Sans Office"/>
        </w:rPr>
        <w:t xml:space="preserve"> har ansvar for å dekke det totale behovet for sykehjemsplasser i Oslo kommune, med hjemmel i lov om kommunale helse- og omsorgstjenester. </w:t>
      </w:r>
      <w:r w:rsidR="001F5E92">
        <w:rPr>
          <w:rFonts w:ascii="Oslo Sans Office" w:hAnsi="Oslo Sans Office"/>
        </w:rPr>
        <w:t>Oppdragsgiver</w:t>
      </w:r>
      <w:r w:rsidR="001F5E92" w:rsidRPr="00FE4E4C">
        <w:rPr>
          <w:rFonts w:ascii="Oslo Sans Office" w:hAnsi="Oslo Sans Office"/>
        </w:rPr>
        <w:t>s mål er å gi personer med behov for heldøgns pleie, rehabilitering og omsorg et best mulig tilbud innenfor de vedtatte politiske, økonomisk</w:t>
      </w:r>
      <w:r w:rsidR="001F5E92">
        <w:rPr>
          <w:rFonts w:ascii="Oslo Sans Office" w:hAnsi="Oslo Sans Office"/>
        </w:rPr>
        <w:t>e</w:t>
      </w:r>
      <w:r w:rsidR="001F5E92" w:rsidRPr="00FE4E4C">
        <w:rPr>
          <w:rFonts w:ascii="Oslo Sans Office" w:hAnsi="Oslo Sans Office"/>
        </w:rPr>
        <w:t xml:space="preserve"> og administrative rammer i Oslo kommune.</w:t>
      </w:r>
      <w:r w:rsidR="001F5E92">
        <w:rPr>
          <w:rFonts w:ascii="Oslo Sans Office" w:hAnsi="Oslo Sans Office"/>
        </w:rPr>
        <w:t xml:space="preserve"> </w:t>
      </w:r>
    </w:p>
    <w:p w14:paraId="6DC888E7" w14:textId="77777777" w:rsidR="00652D6B" w:rsidRPr="001335E7" w:rsidRDefault="00652D6B" w:rsidP="007E1DB2">
      <w:pPr>
        <w:spacing w:after="0" w:line="240" w:lineRule="auto"/>
        <w:rPr>
          <w:rFonts w:ascii="Oslo Sans Office" w:hAnsi="Oslo Sans Office"/>
        </w:rPr>
      </w:pPr>
    </w:p>
    <w:p w14:paraId="7E8A79F7" w14:textId="143ABE6A" w:rsidR="001F5E92" w:rsidRPr="001335E7" w:rsidRDefault="001F5E92" w:rsidP="516AE8D5">
      <w:pPr>
        <w:tabs>
          <w:tab w:val="left" w:pos="1579"/>
        </w:tabs>
        <w:rPr>
          <w:rFonts w:ascii="Oslo Sans Office" w:hAnsi="Oslo Sans Office"/>
        </w:rPr>
      </w:pPr>
      <w:r w:rsidRPr="516AE8D5">
        <w:rPr>
          <w:rFonts w:ascii="Oslo Sans Office" w:hAnsi="Oslo Sans Office"/>
        </w:rPr>
        <w:t xml:space="preserve">All kommunikasjon, herunder eventuelle spørsmål, skal skje gjennom </w:t>
      </w:r>
      <w:r w:rsidR="1028ED60" w:rsidRPr="516AE8D5">
        <w:rPr>
          <w:rFonts w:ascii="Oslo Sans Office" w:hAnsi="Oslo Sans Office"/>
        </w:rPr>
        <w:t>konkurransegjennomføringsverktøy</w:t>
      </w:r>
      <w:r w:rsidR="77C7E0AF" w:rsidRPr="516AE8D5">
        <w:rPr>
          <w:rFonts w:ascii="Oslo Sans Office" w:hAnsi="Oslo Sans Office"/>
        </w:rPr>
        <w:t>et</w:t>
      </w:r>
      <w:r w:rsidRPr="516AE8D5">
        <w:rPr>
          <w:rFonts w:ascii="Oslo Sans Office" w:hAnsi="Oslo Sans Office"/>
        </w:rPr>
        <w:t xml:space="preserve"> (KGV).</w:t>
      </w:r>
      <w:r w:rsidR="5DA7E189" w:rsidRPr="516AE8D5">
        <w:rPr>
          <w:rFonts w:ascii="Oslo Sans Office" w:hAnsi="Oslo Sans Office"/>
        </w:rPr>
        <w:t xml:space="preserve"> Oppdragsgiver benytter Artifik som KGV. </w:t>
      </w:r>
      <w:r w:rsidRPr="516AE8D5">
        <w:rPr>
          <w:rFonts w:ascii="Oslo Sans Office" w:hAnsi="Oslo Sans Office"/>
        </w:rPr>
        <w:t xml:space="preserve">  </w:t>
      </w:r>
    </w:p>
    <w:p w14:paraId="2AE90244" w14:textId="448EE7B9" w:rsidR="000D229D" w:rsidRDefault="00367D78" w:rsidP="00324682">
      <w:pPr>
        <w:pStyle w:val="Overskrift2"/>
      </w:pPr>
      <w:r>
        <w:t>F</w:t>
      </w:r>
      <w:r w:rsidR="5BA4FD56" w:rsidRPr="001976E2">
        <w:t>ormål</w:t>
      </w:r>
      <w:bookmarkEnd w:id="3"/>
      <w:r w:rsidR="5BA4FD56" w:rsidRPr="001976E2">
        <w:t xml:space="preserve"> </w:t>
      </w:r>
    </w:p>
    <w:p w14:paraId="7A55372A" w14:textId="40CF245F" w:rsidR="004F03A2" w:rsidRDefault="004F03A2" w:rsidP="004F03A2">
      <w:pPr>
        <w:pStyle w:val="paragraph"/>
        <w:spacing w:before="0" w:beforeAutospacing="0" w:after="0" w:afterAutospacing="0"/>
        <w:textAlignment w:val="baseline"/>
        <w:rPr>
          <w:rStyle w:val="normaltextrun"/>
          <w:color w:val="000000"/>
          <w:sz w:val="20"/>
          <w:szCs w:val="20"/>
          <w:shd w:val="clear" w:color="auto" w:fill="FFFFFF"/>
        </w:rPr>
      </w:pPr>
      <w:r w:rsidRPr="004F03A2">
        <w:rPr>
          <w:rStyle w:val="normaltextrun"/>
          <w:rFonts w:ascii="Oslo Sans Office" w:hAnsi="Oslo Sans Office" w:cs="Segoe UI"/>
          <w:color w:val="000000"/>
          <w:sz w:val="20"/>
          <w:szCs w:val="20"/>
          <w:shd w:val="clear" w:color="auto" w:fill="FFFFFF"/>
        </w:rPr>
        <w:t>Oppdragsgiver har et kontinuerlig behov for store mengder ferske brød og kaker.</w:t>
      </w:r>
      <w:r w:rsidRPr="004F03A2">
        <w:rPr>
          <w:rStyle w:val="normaltextrun"/>
          <w:color w:val="000000"/>
          <w:sz w:val="20"/>
          <w:szCs w:val="20"/>
          <w:shd w:val="clear" w:color="auto" w:fill="FFFFFF"/>
        </w:rPr>
        <w:t> </w:t>
      </w:r>
      <w:r w:rsidRPr="004F03A2">
        <w:rPr>
          <w:rStyle w:val="normaltextrun"/>
          <w:rFonts w:ascii="Oslo Sans Office" w:hAnsi="Oslo Sans Office" w:cs="Segoe UI"/>
          <w:color w:val="000000"/>
          <w:sz w:val="20"/>
          <w:szCs w:val="20"/>
          <w:shd w:val="clear" w:color="auto" w:fill="FFFFFF"/>
        </w:rPr>
        <w:t xml:space="preserve"> Anskaffelsen gjelder kj</w:t>
      </w:r>
      <w:r w:rsidRPr="004F03A2">
        <w:rPr>
          <w:rStyle w:val="normaltextrun"/>
          <w:rFonts w:ascii="Oslo Sans Office" w:hAnsi="Oslo Sans Office" w:cs="Oslo Sans Office"/>
          <w:color w:val="000000"/>
          <w:sz w:val="20"/>
          <w:szCs w:val="20"/>
          <w:shd w:val="clear" w:color="auto" w:fill="FFFFFF"/>
        </w:rPr>
        <w:t>ø</w:t>
      </w:r>
      <w:r w:rsidRPr="004F03A2">
        <w:rPr>
          <w:rStyle w:val="normaltextrun"/>
          <w:rFonts w:ascii="Oslo Sans Office" w:hAnsi="Oslo Sans Office" w:cs="Segoe UI"/>
          <w:color w:val="000000"/>
          <w:sz w:val="20"/>
          <w:szCs w:val="20"/>
          <w:shd w:val="clear" w:color="auto" w:fill="FFFFFF"/>
        </w:rPr>
        <w:t xml:space="preserve">p og levering av </w:t>
      </w:r>
      <w:r w:rsidR="00994097">
        <w:rPr>
          <w:rStyle w:val="normaltextrun"/>
          <w:rFonts w:ascii="Oslo Sans Office" w:hAnsi="Oslo Sans Office" w:cs="Segoe UI"/>
          <w:color w:val="000000"/>
          <w:sz w:val="20"/>
          <w:szCs w:val="20"/>
          <w:shd w:val="clear" w:color="auto" w:fill="FFFFFF"/>
        </w:rPr>
        <w:t xml:space="preserve">disse </w:t>
      </w:r>
      <w:r w:rsidR="006045A2">
        <w:rPr>
          <w:rStyle w:val="normaltextrun"/>
          <w:rFonts w:ascii="Oslo Sans Office" w:hAnsi="Oslo Sans Office" w:cs="Segoe UI"/>
          <w:color w:val="000000"/>
          <w:sz w:val="20"/>
          <w:szCs w:val="20"/>
          <w:shd w:val="clear" w:color="auto" w:fill="FFFFFF"/>
        </w:rPr>
        <w:t>matvarene</w:t>
      </w:r>
      <w:r w:rsidR="00994097">
        <w:rPr>
          <w:rStyle w:val="normaltextrun"/>
          <w:rFonts w:ascii="Oslo Sans Office" w:hAnsi="Oslo Sans Office" w:cs="Segoe UI"/>
          <w:color w:val="000000"/>
          <w:sz w:val="20"/>
          <w:szCs w:val="20"/>
          <w:shd w:val="clear" w:color="auto" w:fill="FFFFFF"/>
        </w:rPr>
        <w:t xml:space="preserve"> </w:t>
      </w:r>
      <w:r w:rsidRPr="004F03A2">
        <w:rPr>
          <w:rStyle w:val="normaltextrun"/>
          <w:rFonts w:ascii="Oslo Sans Office" w:hAnsi="Oslo Sans Office" w:cs="Segoe UI"/>
          <w:color w:val="000000"/>
          <w:sz w:val="20"/>
          <w:szCs w:val="20"/>
          <w:shd w:val="clear" w:color="auto" w:fill="FFFFFF"/>
        </w:rPr>
        <w:t xml:space="preserve">som serveres til </w:t>
      </w:r>
      <w:r w:rsidR="00B55E76">
        <w:rPr>
          <w:rStyle w:val="normaltextrun"/>
          <w:rFonts w:ascii="Oslo Sans Office" w:hAnsi="Oslo Sans Office" w:cs="Segoe UI"/>
          <w:color w:val="000000"/>
          <w:sz w:val="20"/>
          <w:szCs w:val="20"/>
          <w:shd w:val="clear" w:color="auto" w:fill="FFFFFF"/>
        </w:rPr>
        <w:t>insti</w:t>
      </w:r>
      <w:r w:rsidR="005D57D4">
        <w:rPr>
          <w:rStyle w:val="normaltextrun"/>
          <w:rFonts w:ascii="Oslo Sans Office" w:hAnsi="Oslo Sans Office" w:cs="Segoe UI"/>
          <w:color w:val="000000"/>
          <w:sz w:val="20"/>
          <w:szCs w:val="20"/>
          <w:shd w:val="clear" w:color="auto" w:fill="FFFFFF"/>
        </w:rPr>
        <w:t xml:space="preserve">tusjonenes </w:t>
      </w:r>
      <w:r w:rsidRPr="004F03A2">
        <w:rPr>
          <w:rStyle w:val="normaltextrun"/>
          <w:rFonts w:ascii="Oslo Sans Office" w:hAnsi="Oslo Sans Office" w:cs="Segoe UI"/>
          <w:color w:val="000000"/>
          <w:sz w:val="20"/>
          <w:szCs w:val="20"/>
          <w:shd w:val="clear" w:color="auto" w:fill="FFFFFF"/>
        </w:rPr>
        <w:t>beboer</w:t>
      </w:r>
      <w:r w:rsidR="005D57D4">
        <w:rPr>
          <w:rStyle w:val="normaltextrun"/>
          <w:rFonts w:ascii="Oslo Sans Office" w:hAnsi="Oslo Sans Office" w:cs="Segoe UI"/>
          <w:color w:val="000000"/>
          <w:sz w:val="20"/>
          <w:szCs w:val="20"/>
          <w:shd w:val="clear" w:color="auto" w:fill="FFFFFF"/>
        </w:rPr>
        <w:t>e</w:t>
      </w:r>
      <w:r w:rsidR="002902E6">
        <w:rPr>
          <w:rStyle w:val="normaltextrun"/>
          <w:rFonts w:ascii="Oslo Sans Office" w:hAnsi="Oslo Sans Office" w:cs="Segoe UI"/>
          <w:color w:val="000000"/>
          <w:sz w:val="20"/>
          <w:szCs w:val="20"/>
          <w:shd w:val="clear" w:color="auto" w:fill="FFFFFF"/>
        </w:rPr>
        <w:t xml:space="preserve"> og </w:t>
      </w:r>
      <w:r w:rsidRPr="004F03A2">
        <w:rPr>
          <w:rStyle w:val="normaltextrun"/>
          <w:rFonts w:ascii="Oslo Sans Office" w:hAnsi="Oslo Sans Office" w:cs="Segoe UI"/>
          <w:color w:val="000000"/>
          <w:sz w:val="20"/>
          <w:szCs w:val="20"/>
          <w:shd w:val="clear" w:color="auto" w:fill="FFFFFF"/>
        </w:rPr>
        <w:t>kafeteria.</w:t>
      </w:r>
      <w:r w:rsidRPr="004F03A2">
        <w:rPr>
          <w:rStyle w:val="normaltextrun"/>
          <w:color w:val="000000"/>
          <w:sz w:val="20"/>
          <w:szCs w:val="20"/>
          <w:shd w:val="clear" w:color="auto" w:fill="FFFFFF"/>
        </w:rPr>
        <w:t> </w:t>
      </w:r>
      <w:r w:rsidR="001C43C1" w:rsidRPr="001C43C1">
        <w:rPr>
          <w:rFonts w:ascii="Oslo Sans Office" w:hAnsi="Oslo Sans Office"/>
        </w:rPr>
        <w:t xml:space="preserve"> </w:t>
      </w:r>
      <w:r w:rsidR="001C43C1" w:rsidRPr="001C43C1">
        <w:rPr>
          <w:rFonts w:ascii="Oslo Sans Office" w:hAnsi="Oslo Sans Office"/>
          <w:sz w:val="20"/>
          <w:szCs w:val="20"/>
        </w:rPr>
        <w:t>Avtalens brukere er de 21 institusjoner</w:t>
      </w:r>
      <w:r w:rsidR="00D115D8">
        <w:rPr>
          <w:rFonts w:ascii="Oslo Sans Office" w:hAnsi="Oslo Sans Office"/>
          <w:sz w:val="20"/>
          <w:szCs w:val="20"/>
        </w:rPr>
        <w:t xml:space="preserve"> – langtidshjem og helsehus – som </w:t>
      </w:r>
      <w:r w:rsidR="001C43C1" w:rsidRPr="001C43C1">
        <w:rPr>
          <w:rFonts w:ascii="Oslo Sans Office" w:hAnsi="Oslo Sans Office"/>
          <w:sz w:val="20"/>
          <w:szCs w:val="20"/>
        </w:rPr>
        <w:t>driftes av Sykehjemsetaten. Institusjonene ligger i ulike bydeler i kommunen</w:t>
      </w:r>
      <w:r w:rsidR="001C43C1" w:rsidRPr="001C43C1">
        <w:rPr>
          <w:rFonts w:ascii="Oslo Sans Office" w:hAnsi="Oslo Sans Office"/>
          <w:sz w:val="22"/>
          <w:szCs w:val="22"/>
        </w:rPr>
        <w:t>.</w:t>
      </w:r>
    </w:p>
    <w:p w14:paraId="03A849C0" w14:textId="77777777" w:rsidR="004F03A2" w:rsidRPr="004F03A2" w:rsidRDefault="004F03A2" w:rsidP="004F03A2">
      <w:pPr>
        <w:pStyle w:val="paragraph"/>
        <w:spacing w:before="0" w:beforeAutospacing="0" w:after="0" w:afterAutospacing="0"/>
        <w:textAlignment w:val="baseline"/>
        <w:rPr>
          <w:rFonts w:ascii="Segoe UI" w:hAnsi="Segoe UI" w:cs="Segoe UI"/>
          <w:sz w:val="20"/>
          <w:szCs w:val="20"/>
        </w:rPr>
      </w:pPr>
    </w:p>
    <w:p w14:paraId="32324AF5" w14:textId="5E1A32E5" w:rsidR="004F03A2" w:rsidRPr="004F03A2" w:rsidRDefault="004F03A2" w:rsidP="004F03A2">
      <w:pPr>
        <w:pStyle w:val="paragraph"/>
        <w:spacing w:before="0" w:beforeAutospacing="0" w:after="0" w:afterAutospacing="0"/>
        <w:textAlignment w:val="baseline"/>
        <w:rPr>
          <w:rFonts w:ascii="Segoe UI" w:hAnsi="Segoe UI" w:cs="Segoe UI"/>
          <w:sz w:val="20"/>
          <w:szCs w:val="20"/>
        </w:rPr>
      </w:pPr>
      <w:r w:rsidRPr="004F03A2">
        <w:rPr>
          <w:rStyle w:val="normaltextrun"/>
          <w:rFonts w:ascii="Oslo Sans Office" w:hAnsi="Oslo Sans Office" w:cs="Segoe UI"/>
          <w:sz w:val="20"/>
          <w:szCs w:val="20"/>
        </w:rPr>
        <w:t xml:space="preserve">Anskaffelsen skal bidra til at langtidshjem og helsehus i Oslo kommune har en kostnadsoptimal rammeavtale </w:t>
      </w:r>
      <w:r w:rsidR="00543539">
        <w:rPr>
          <w:rStyle w:val="normaltextrun"/>
          <w:rFonts w:ascii="Oslo Sans Office" w:hAnsi="Oslo Sans Office" w:cs="Segoe UI"/>
          <w:sz w:val="20"/>
          <w:szCs w:val="20"/>
        </w:rPr>
        <w:t>om</w:t>
      </w:r>
      <w:r w:rsidRPr="004F03A2">
        <w:rPr>
          <w:rStyle w:val="normaltextrun"/>
          <w:rFonts w:ascii="Oslo Sans Office" w:hAnsi="Oslo Sans Office" w:cs="Segoe UI"/>
          <w:sz w:val="20"/>
          <w:szCs w:val="20"/>
        </w:rPr>
        <w:t xml:space="preserve"> kjøp av ferske brød og kaker.</w:t>
      </w:r>
    </w:p>
    <w:p w14:paraId="5BB3F6D7" w14:textId="67F76922" w:rsidR="000D229D" w:rsidRDefault="7309738B" w:rsidP="00324682">
      <w:pPr>
        <w:pStyle w:val="Overskrift2"/>
      </w:pPr>
      <w:bookmarkStart w:id="5" w:name="_Toc228190046"/>
      <w:r w:rsidRPr="142A0A2B">
        <w:t>O</w:t>
      </w:r>
      <w:r w:rsidR="5BA4FD56" w:rsidRPr="001976E2">
        <w:t>mfang</w:t>
      </w:r>
      <w:bookmarkEnd w:id="4"/>
      <w:bookmarkEnd w:id="5"/>
    </w:p>
    <w:p w14:paraId="03E6DAD7" w14:textId="02E02B32" w:rsidR="006F0573" w:rsidRPr="00DB7B21" w:rsidRDefault="006F0573" w:rsidP="7909151E">
      <w:pPr>
        <w:spacing w:line="276" w:lineRule="auto"/>
        <w:rPr>
          <w:rFonts w:ascii="Oslo Sans Office" w:hAnsi="Oslo Sans Office"/>
          <w:i/>
          <w:iCs/>
        </w:rPr>
      </w:pPr>
      <w:bookmarkStart w:id="6" w:name="_Toc1720432977"/>
      <w:bookmarkStart w:id="7" w:name="_Toc228190047"/>
      <w:r w:rsidRPr="7909151E">
        <w:rPr>
          <w:rFonts w:ascii="Oslo Sans Office" w:hAnsi="Oslo Sans Office"/>
        </w:rPr>
        <w:t>Det skal inngås en rammeavtale med én leverandør. R</w:t>
      </w:r>
      <w:r w:rsidRPr="7909151E">
        <w:rPr>
          <w:rFonts w:ascii="Oslo Sans Office" w:eastAsia="Oslo Sans Office" w:hAnsi="Oslo Sans Office" w:cs="Oslo Sans Office"/>
        </w:rPr>
        <w:t xml:space="preserve">ammeavtalen er gyldig inntil en maksimal verdi på </w:t>
      </w:r>
      <w:r w:rsidR="504D537B" w:rsidRPr="7909151E">
        <w:rPr>
          <w:rFonts w:ascii="Oslo Sans Office" w:eastAsia="Oslo Sans Office" w:hAnsi="Oslo Sans Office" w:cs="Oslo Sans Office"/>
        </w:rPr>
        <w:t>22</w:t>
      </w:r>
      <w:r w:rsidR="7CE2E7C5" w:rsidRPr="7909151E">
        <w:rPr>
          <w:rFonts w:ascii="Oslo Sans Office" w:eastAsia="Oslo Sans Office" w:hAnsi="Oslo Sans Office" w:cs="Oslo Sans Office"/>
        </w:rPr>
        <w:t xml:space="preserve"> 000 000 </w:t>
      </w:r>
      <w:r w:rsidRPr="7909151E">
        <w:rPr>
          <w:rFonts w:ascii="Oslo Sans Office" w:eastAsia="Oslo Sans Office" w:hAnsi="Oslo Sans Office" w:cs="Oslo Sans Office"/>
        </w:rPr>
        <w:t xml:space="preserve">NOK. </w:t>
      </w:r>
      <w:r w:rsidRPr="7909151E">
        <w:rPr>
          <w:rFonts w:ascii="Oslo Sans Office" w:hAnsi="Oslo Sans Office"/>
        </w:rPr>
        <w:t>Oppdragsgiver gjør oppmerksom på at estimatet er basert på dagens forbruk, samt at det kun er retningsgivende og innebærer ingen forpliktelse for Oppdragsgiver.</w:t>
      </w:r>
    </w:p>
    <w:p w14:paraId="35E8EC45" w14:textId="59C12D1B" w:rsidR="000D229D" w:rsidRPr="001976E2" w:rsidRDefault="006D03CD" w:rsidP="00324682">
      <w:pPr>
        <w:pStyle w:val="Overskrift2"/>
      </w:pPr>
      <w:r>
        <w:t>Anskaffelses</w:t>
      </w:r>
      <w:r w:rsidR="003F7EAA" w:rsidRPr="4D6B708A">
        <w:t>dokumenter</w:t>
      </w:r>
      <w:bookmarkEnd w:id="6"/>
      <w:bookmarkEnd w:id="7"/>
    </w:p>
    <w:p w14:paraId="42B987DE" w14:textId="77777777" w:rsidR="000D229D" w:rsidRPr="001976E2" w:rsidRDefault="000D229D" w:rsidP="002C0753">
      <w:pPr>
        <w:spacing w:after="0" w:line="276" w:lineRule="auto"/>
        <w:rPr>
          <w:rFonts w:ascii="Oslo Sans Office" w:eastAsia="Oslo Sans Office" w:hAnsi="Oslo Sans Office" w:cs="Oslo Sans Office"/>
          <w:szCs w:val="20"/>
          <w:lang w:eastAsia="nb-NO"/>
        </w:rPr>
      </w:pPr>
    </w:p>
    <w:p w14:paraId="629E1A80" w14:textId="499BD3F5" w:rsidR="000D229D" w:rsidRPr="001976E2" w:rsidRDefault="006D03CD" w:rsidP="002C0753">
      <w:pPr>
        <w:spacing w:after="0" w:line="276" w:lineRule="auto"/>
        <w:rPr>
          <w:rFonts w:ascii="Oslo Sans Office" w:eastAsia="Oslo Sans Office" w:hAnsi="Oslo Sans Office" w:cs="Oslo Sans Office"/>
          <w:color w:val="000000"/>
          <w:lang w:eastAsia="nb-NO"/>
        </w:rPr>
      </w:pPr>
      <w:r>
        <w:rPr>
          <w:rFonts w:ascii="Oslo Sans Office" w:eastAsia="Oslo Sans Office" w:hAnsi="Oslo Sans Office" w:cs="Oslo Sans Office"/>
          <w:color w:val="000000" w:themeColor="text1"/>
          <w:lang w:eastAsia="nb-NO"/>
        </w:rPr>
        <w:t>Anskaffelses</w:t>
      </w:r>
      <w:r w:rsidR="000D229D" w:rsidRPr="2AAC58FB">
        <w:rPr>
          <w:rFonts w:ascii="Oslo Sans Office" w:eastAsia="Oslo Sans Office" w:hAnsi="Oslo Sans Office" w:cs="Oslo Sans Office"/>
          <w:color w:val="000000" w:themeColor="text1"/>
          <w:lang w:eastAsia="nb-NO"/>
        </w:rPr>
        <w:t>dokumentene er delt inn i to deler:</w:t>
      </w:r>
    </w:p>
    <w:p w14:paraId="666B8BF2" w14:textId="77777777" w:rsidR="000D229D" w:rsidRPr="001976E2" w:rsidRDefault="000D229D" w:rsidP="002C0753">
      <w:pPr>
        <w:spacing w:after="0" w:line="276" w:lineRule="auto"/>
        <w:rPr>
          <w:rFonts w:ascii="Oslo Sans Office" w:eastAsia="Oslo Sans Office" w:hAnsi="Oslo Sans Office" w:cs="Oslo Sans Office"/>
          <w:color w:val="000000"/>
          <w:szCs w:val="20"/>
          <w:lang w:eastAsia="nb-NO"/>
        </w:rPr>
      </w:pPr>
    </w:p>
    <w:p w14:paraId="46E4AEE3" w14:textId="77777777" w:rsidR="000D229D" w:rsidRDefault="000D229D">
      <w:pPr>
        <w:numPr>
          <w:ilvl w:val="0"/>
          <w:numId w:val="11"/>
        </w:numPr>
        <w:spacing w:after="0" w:line="276" w:lineRule="auto"/>
        <w:ind w:left="426"/>
        <w:contextualSpacing/>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DEL I: Administrative bestemmelser/betingelser for konkurransen (konkurransegrunnlag med vedlegg)</w:t>
      </w:r>
    </w:p>
    <w:p w14:paraId="7D056422" w14:textId="77777777" w:rsidR="0046309B" w:rsidRPr="0046309B" w:rsidRDefault="0046309B" w:rsidP="0046309B">
      <w:pPr>
        <w:spacing w:after="0" w:line="276" w:lineRule="auto"/>
        <w:ind w:left="426"/>
        <w:contextualSpacing/>
        <w:rPr>
          <w:rFonts w:ascii="Oslo Sans Office" w:eastAsia="Oslo Sans Office" w:hAnsi="Oslo Sans Office" w:cs="Oslo Sans Office"/>
          <w:color w:val="000000"/>
          <w:sz w:val="8"/>
          <w:szCs w:val="8"/>
          <w:lang w:eastAsia="nb-NO"/>
        </w:rPr>
      </w:pPr>
    </w:p>
    <w:p w14:paraId="65995F53" w14:textId="2AC4F493" w:rsidR="00423D8F"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 xml:space="preserve">Vedlegg 1 </w:t>
      </w:r>
      <w:r w:rsidR="00D64B38">
        <w:rPr>
          <w:rFonts w:ascii="Oslo Sans Office" w:eastAsia="Oslo Sans Office" w:hAnsi="Oslo Sans Office" w:cs="Oslo Sans Office"/>
          <w:color w:val="000000"/>
          <w:szCs w:val="20"/>
          <w:lang w:eastAsia="nb-NO"/>
        </w:rPr>
        <w:t>Oppdragsgivers kravspesifikasjon</w:t>
      </w:r>
    </w:p>
    <w:p w14:paraId="436CDC1D" w14:textId="71DA2ECC" w:rsidR="00C9668F"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Ve</w:t>
      </w:r>
      <w:r w:rsidR="006146EC">
        <w:rPr>
          <w:rFonts w:ascii="Oslo Sans Office" w:eastAsia="Oslo Sans Office" w:hAnsi="Oslo Sans Office" w:cs="Oslo Sans Office"/>
          <w:color w:val="000000"/>
          <w:szCs w:val="20"/>
          <w:lang w:eastAsia="nb-NO"/>
        </w:rPr>
        <w:t>d</w:t>
      </w:r>
      <w:r w:rsidR="0038411E">
        <w:rPr>
          <w:rFonts w:ascii="Oslo Sans Office" w:eastAsia="Oslo Sans Office" w:hAnsi="Oslo Sans Office" w:cs="Oslo Sans Office"/>
          <w:color w:val="000000"/>
          <w:szCs w:val="20"/>
          <w:lang w:eastAsia="nb-NO"/>
        </w:rPr>
        <w:t xml:space="preserve">legg 2 </w:t>
      </w:r>
      <w:r w:rsidR="00C9668F">
        <w:rPr>
          <w:rFonts w:ascii="Oslo Sans Office" w:eastAsia="Oslo Sans Office" w:hAnsi="Oslo Sans Office" w:cs="Oslo Sans Office"/>
          <w:color w:val="000000"/>
          <w:szCs w:val="20"/>
          <w:lang w:eastAsia="nb-NO"/>
        </w:rPr>
        <w:t>Prisskjema</w:t>
      </w:r>
    </w:p>
    <w:p w14:paraId="3E9D36F3" w14:textId="2592060E" w:rsidR="000D229D" w:rsidRPr="001976E2"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 xml:space="preserve">Vedlegg </w:t>
      </w:r>
      <w:r w:rsidR="007776E4">
        <w:rPr>
          <w:rFonts w:ascii="Oslo Sans Office" w:eastAsia="Oslo Sans Office" w:hAnsi="Oslo Sans Office" w:cs="Oslo Sans Office"/>
          <w:color w:val="000000"/>
          <w:szCs w:val="20"/>
          <w:lang w:eastAsia="nb-NO"/>
        </w:rPr>
        <w:t>3</w:t>
      </w:r>
      <w:r w:rsidRPr="001976E2">
        <w:rPr>
          <w:rFonts w:ascii="Oslo Sans Office" w:eastAsia="Oslo Sans Office" w:hAnsi="Oslo Sans Office" w:cs="Oslo Sans Office"/>
          <w:color w:val="000000"/>
          <w:szCs w:val="20"/>
          <w:lang w:eastAsia="nb-NO"/>
        </w:rPr>
        <w:t xml:space="preserve"> Forpliktelseserklæring</w:t>
      </w:r>
    </w:p>
    <w:p w14:paraId="3051E471" w14:textId="6F5FB89D" w:rsidR="000D229D" w:rsidRDefault="000D229D" w:rsidP="002C0753">
      <w:pPr>
        <w:spacing w:after="0" w:line="276" w:lineRule="auto"/>
        <w:ind w:left="708" w:firstLine="708"/>
        <w:rPr>
          <w:rFonts w:ascii="Oslo Sans Office" w:eastAsia="Oslo Sans Office" w:hAnsi="Oslo Sans Office" w:cs="Oslo Sans Office"/>
          <w:color w:val="000000"/>
          <w:lang w:eastAsia="nb-NO"/>
        </w:rPr>
      </w:pPr>
      <w:r w:rsidRPr="5B0F7343">
        <w:rPr>
          <w:rFonts w:ascii="Oslo Sans Office" w:eastAsia="Oslo Sans Office" w:hAnsi="Oslo Sans Office" w:cs="Oslo Sans Office"/>
          <w:color w:val="000000" w:themeColor="text1"/>
          <w:lang w:eastAsia="nb-NO"/>
        </w:rPr>
        <w:t xml:space="preserve">Vedlegg </w:t>
      </w:r>
      <w:r w:rsidR="007776E4">
        <w:rPr>
          <w:rFonts w:ascii="Oslo Sans Office" w:eastAsia="Oslo Sans Office" w:hAnsi="Oslo Sans Office" w:cs="Oslo Sans Office"/>
          <w:color w:val="000000" w:themeColor="text1"/>
          <w:lang w:eastAsia="nb-NO"/>
        </w:rPr>
        <w:t>4</w:t>
      </w:r>
      <w:r w:rsidRPr="5B0F7343">
        <w:rPr>
          <w:rFonts w:ascii="Oslo Sans Office" w:eastAsia="Oslo Sans Office" w:hAnsi="Oslo Sans Office" w:cs="Oslo Sans Office"/>
          <w:color w:val="000000" w:themeColor="text1"/>
          <w:lang w:eastAsia="nb-NO"/>
        </w:rPr>
        <w:t xml:space="preserve"> Mal for tilbudsbrev</w:t>
      </w:r>
    </w:p>
    <w:p w14:paraId="0DB700E6" w14:textId="77777777" w:rsidR="00206272" w:rsidRDefault="00206272" w:rsidP="00206272">
      <w:pPr>
        <w:tabs>
          <w:tab w:val="left" w:pos="2268"/>
        </w:tabs>
        <w:spacing w:after="0" w:line="276" w:lineRule="auto"/>
        <w:ind w:left="1134" w:firstLine="282"/>
        <w:rPr>
          <w:rFonts w:ascii="Oslo Sans Office" w:eastAsia="Oslo Sans Office" w:hAnsi="Oslo Sans Office" w:cs="Oslo Sans Office"/>
          <w:color w:val="000000" w:themeColor="text1"/>
          <w:szCs w:val="20"/>
        </w:rPr>
      </w:pPr>
      <w:r w:rsidRPr="5B0F7343">
        <w:rPr>
          <w:rFonts w:ascii="Oslo Sans Office" w:eastAsia="Oslo Sans Office" w:hAnsi="Oslo Sans Office" w:cs="Oslo Sans Office"/>
          <w:color w:val="000000" w:themeColor="text1"/>
          <w:szCs w:val="20"/>
        </w:rPr>
        <w:lastRenderedPageBreak/>
        <w:t xml:space="preserve">Vedlegg </w:t>
      </w:r>
      <w:r>
        <w:rPr>
          <w:rFonts w:ascii="Oslo Sans Office" w:eastAsia="Oslo Sans Office" w:hAnsi="Oslo Sans Office" w:cs="Oslo Sans Office"/>
          <w:color w:val="000000" w:themeColor="text1"/>
          <w:szCs w:val="20"/>
        </w:rPr>
        <w:t>5 Kontraktsformular</w:t>
      </w:r>
    </w:p>
    <w:p w14:paraId="40AA354C" w14:textId="77777777" w:rsidR="00206272" w:rsidRDefault="00206272" w:rsidP="00206272">
      <w:pPr>
        <w:tabs>
          <w:tab w:val="left" w:pos="2268"/>
        </w:tabs>
        <w:spacing w:after="0" w:line="276" w:lineRule="auto"/>
        <w:ind w:left="1134" w:firstLine="282"/>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Vedlegg 6 Standard kontraktsvilkår</w:t>
      </w:r>
    </w:p>
    <w:p w14:paraId="5CCB71DC" w14:textId="77777777" w:rsidR="00206272" w:rsidRDefault="00206272" w:rsidP="00206272">
      <w:pPr>
        <w:tabs>
          <w:tab w:val="left" w:pos="2268"/>
        </w:tabs>
        <w:spacing w:after="0" w:line="276" w:lineRule="auto"/>
        <w:ind w:left="1134" w:firstLine="282"/>
        <w:rPr>
          <w:rFonts w:ascii="Oslo Sans Office" w:eastAsia="Oslo Sans Office" w:hAnsi="Oslo Sans Office" w:cs="Oslo Sans Office"/>
          <w:szCs w:val="20"/>
        </w:rPr>
      </w:pPr>
      <w:r>
        <w:rPr>
          <w:rFonts w:ascii="Oslo Sans Office" w:eastAsia="Oslo Sans Office" w:hAnsi="Oslo Sans Office" w:cs="Oslo Sans Office"/>
          <w:color w:val="000000" w:themeColor="text1"/>
          <w:szCs w:val="20"/>
        </w:rPr>
        <w:t xml:space="preserve">Vedlegg 7 </w:t>
      </w:r>
      <w:r w:rsidRPr="5B0F7343">
        <w:rPr>
          <w:rFonts w:ascii="Oslo Sans Office" w:eastAsia="Oslo Sans Office" w:hAnsi="Oslo Sans Office" w:cs="Oslo Sans Office"/>
          <w:color w:val="000000" w:themeColor="text1"/>
          <w:szCs w:val="20"/>
        </w:rPr>
        <w:t>Svarskjema kvalifikasjonskrav</w:t>
      </w:r>
      <w:r>
        <w:rPr>
          <w:rFonts w:ascii="Oslo Sans Office" w:eastAsia="Oslo Sans Office" w:hAnsi="Oslo Sans Office" w:cs="Oslo Sans Office"/>
          <w:color w:val="000000" w:themeColor="text1"/>
          <w:szCs w:val="20"/>
        </w:rPr>
        <w:t xml:space="preserve"> </w:t>
      </w:r>
      <w:r w:rsidRPr="5B0F7343">
        <w:rPr>
          <w:rFonts w:ascii="Oslo Sans Office" w:eastAsia="Oslo Sans Office" w:hAnsi="Oslo Sans Office" w:cs="Oslo Sans Office"/>
          <w:color w:val="000000" w:themeColor="text1"/>
          <w:szCs w:val="20"/>
        </w:rPr>
        <w:t>Aktsomhetsvurderinger</w:t>
      </w:r>
    </w:p>
    <w:p w14:paraId="03DBE92E" w14:textId="77777777" w:rsidR="00206272" w:rsidRDefault="00206272" w:rsidP="00206272">
      <w:pPr>
        <w:spacing w:after="0" w:line="276" w:lineRule="auto"/>
        <w:ind w:left="708" w:firstLine="708"/>
        <w:rPr>
          <w:rFonts w:ascii="Oslo Sans Office" w:eastAsia="Oslo Sans Office" w:hAnsi="Oslo Sans Office" w:cs="Oslo Sans Office"/>
          <w:color w:val="000000"/>
          <w:szCs w:val="20"/>
          <w:lang w:eastAsia="nb-NO"/>
        </w:rPr>
      </w:pPr>
      <w:r>
        <w:rPr>
          <w:rFonts w:ascii="Oslo Sans Office" w:eastAsia="Oslo Sans Office" w:hAnsi="Oslo Sans Office" w:cs="Oslo Sans Office"/>
          <w:color w:val="000000"/>
          <w:szCs w:val="20"/>
          <w:lang w:eastAsia="nb-NO"/>
        </w:rPr>
        <w:t xml:space="preserve">Vedlegg 8 </w:t>
      </w:r>
      <w:r w:rsidRPr="001976E2">
        <w:rPr>
          <w:rFonts w:ascii="Oslo Sans Office" w:eastAsia="Oslo Sans Office" w:hAnsi="Oslo Sans Office" w:cs="Oslo Sans Office"/>
          <w:color w:val="000000"/>
          <w:szCs w:val="20"/>
          <w:lang w:eastAsia="nb-NO"/>
        </w:rPr>
        <w:t>Veiledning for sladding av tilbud</w:t>
      </w:r>
    </w:p>
    <w:p w14:paraId="268D3E8A" w14:textId="77777777" w:rsidR="00206272" w:rsidRPr="001976E2" w:rsidRDefault="00206272" w:rsidP="00206272">
      <w:pPr>
        <w:spacing w:after="0" w:line="276" w:lineRule="auto"/>
        <w:ind w:left="708" w:firstLine="708"/>
        <w:rPr>
          <w:rFonts w:ascii="Oslo Sans Office" w:eastAsia="Oslo Sans Office" w:hAnsi="Oslo Sans Office" w:cs="Oslo Sans Office"/>
          <w:color w:val="000000"/>
          <w:szCs w:val="20"/>
          <w:lang w:eastAsia="nb-NO"/>
        </w:rPr>
      </w:pPr>
      <w:r>
        <w:rPr>
          <w:rFonts w:ascii="Oslo Sans Office" w:eastAsia="Oslo Sans Office" w:hAnsi="Oslo Sans Office" w:cs="Oslo Sans Office"/>
          <w:color w:val="000000"/>
          <w:szCs w:val="20"/>
          <w:lang w:eastAsia="nb-NO"/>
        </w:rPr>
        <w:t>Vedlegg 9 Skjema for offentlig innsyn</w:t>
      </w:r>
    </w:p>
    <w:p w14:paraId="514BD11A" w14:textId="4B16CDDD" w:rsidR="2AAC58FB" w:rsidRDefault="2AAC58FB" w:rsidP="002C0753">
      <w:pPr>
        <w:spacing w:after="0" w:line="276" w:lineRule="auto"/>
        <w:ind w:left="708" w:firstLine="708"/>
        <w:rPr>
          <w:rFonts w:ascii="Oslo Sans Office" w:eastAsia="Oslo Sans Office" w:hAnsi="Oslo Sans Office" w:cs="Oslo Sans Office"/>
          <w:color w:val="000000" w:themeColor="text1"/>
          <w:lang w:eastAsia="nb-NO"/>
        </w:rPr>
      </w:pPr>
    </w:p>
    <w:p w14:paraId="1932F589" w14:textId="77777777" w:rsidR="003E3796" w:rsidRPr="001976E2" w:rsidRDefault="003E3796" w:rsidP="002C0753">
      <w:pPr>
        <w:spacing w:after="0" w:line="276" w:lineRule="auto"/>
        <w:ind w:left="708" w:firstLine="708"/>
        <w:rPr>
          <w:rFonts w:ascii="Oslo Sans Office" w:eastAsia="Oslo Sans Office" w:hAnsi="Oslo Sans Office" w:cs="Oslo Sans Office"/>
          <w:color w:val="000000"/>
          <w:szCs w:val="20"/>
          <w:lang w:eastAsia="nb-NO"/>
        </w:rPr>
      </w:pPr>
    </w:p>
    <w:p w14:paraId="7F0F4A74" w14:textId="77777777" w:rsidR="006973AB" w:rsidRPr="00825F6E" w:rsidRDefault="006973AB" w:rsidP="006973AB">
      <w:pPr>
        <w:numPr>
          <w:ilvl w:val="0"/>
          <w:numId w:val="10"/>
        </w:numPr>
        <w:spacing w:after="0" w:line="276" w:lineRule="auto"/>
        <w:contextualSpacing/>
        <w:rPr>
          <w:rFonts w:ascii="Oslo Sans Office" w:eastAsia="Oslo Sans Office" w:hAnsi="Oslo Sans Office" w:cs="Oslo Sans Office"/>
          <w:szCs w:val="20"/>
          <w:lang w:eastAsia="nb-NO"/>
        </w:rPr>
      </w:pPr>
      <w:r w:rsidRPr="001976E2">
        <w:rPr>
          <w:rFonts w:ascii="Oslo Sans Office" w:eastAsia="Oslo Sans Office" w:hAnsi="Oslo Sans Office" w:cs="Oslo Sans Office"/>
          <w:color w:val="000000" w:themeColor="text1"/>
          <w:szCs w:val="20"/>
          <w:lang w:eastAsia="nb-NO"/>
        </w:rPr>
        <w:t xml:space="preserve">DEL II: </w:t>
      </w:r>
      <w:r>
        <w:rPr>
          <w:rFonts w:ascii="Oslo Sans Office" w:eastAsia="Oslo Sans Office" w:hAnsi="Oslo Sans Office" w:cs="Oslo Sans Office"/>
          <w:color w:val="000000" w:themeColor="text1"/>
          <w:szCs w:val="20"/>
          <w:lang w:eastAsia="nb-NO"/>
        </w:rPr>
        <w:t xml:space="preserve">Oslo kommunes standard kontrakt for kjøp av varer inkl. </w:t>
      </w:r>
      <w:r w:rsidRPr="00825F6E">
        <w:rPr>
          <w:rFonts w:ascii="Oslo Sans Office" w:eastAsia="Oslo Sans Office" w:hAnsi="Oslo Sans Office" w:cs="Oslo Sans Office"/>
          <w:szCs w:val="20"/>
          <w:lang w:eastAsia="nb-NO"/>
        </w:rPr>
        <w:t>Standard kontraktsvilkår</w:t>
      </w:r>
      <w:r>
        <w:rPr>
          <w:rFonts w:ascii="Oslo Sans Office" w:eastAsia="Oslo Sans Office" w:hAnsi="Oslo Sans Office" w:cs="Oslo Sans Office"/>
          <w:szCs w:val="20"/>
          <w:lang w:eastAsia="nb-NO"/>
        </w:rPr>
        <w:t xml:space="preserve">, med bilag: </w:t>
      </w:r>
    </w:p>
    <w:p w14:paraId="08A84672" w14:textId="77777777" w:rsidR="006973AB" w:rsidRPr="001976E2" w:rsidRDefault="006973AB" w:rsidP="006973AB">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 xml:space="preserve">Bilag </w:t>
      </w:r>
      <w:r>
        <w:rPr>
          <w:rFonts w:ascii="Oslo Sans Office" w:eastAsia="Oslo Sans Office" w:hAnsi="Oslo Sans Office" w:cs="Oslo Sans Office"/>
          <w:color w:val="000000"/>
          <w:szCs w:val="20"/>
          <w:lang w:eastAsia="nb-NO"/>
        </w:rPr>
        <w:t>1</w:t>
      </w:r>
      <w:r w:rsidRPr="001976E2">
        <w:rPr>
          <w:rFonts w:ascii="Oslo Sans Office" w:eastAsia="Oslo Sans Office" w:hAnsi="Oslo Sans Office" w:cs="Oslo Sans Office"/>
          <w:color w:val="000000"/>
          <w:szCs w:val="20"/>
          <w:lang w:eastAsia="nb-NO"/>
        </w:rPr>
        <w:t xml:space="preserve"> Leverandørens besvarelse av kravspesifikasjon</w:t>
      </w:r>
      <w:r>
        <w:rPr>
          <w:rFonts w:ascii="Oslo Sans Office" w:eastAsia="Oslo Sans Office" w:hAnsi="Oslo Sans Office" w:cs="Oslo Sans Office"/>
          <w:color w:val="000000"/>
          <w:szCs w:val="20"/>
          <w:lang w:eastAsia="nb-NO"/>
        </w:rPr>
        <w:t xml:space="preserve"> med tilhørende vedlegg</w:t>
      </w:r>
    </w:p>
    <w:p w14:paraId="3AA33218" w14:textId="77777777" w:rsidR="006973AB" w:rsidRPr="006D4D3D" w:rsidRDefault="006973AB" w:rsidP="006973AB">
      <w:pPr>
        <w:spacing w:after="0" w:line="276" w:lineRule="auto"/>
        <w:ind w:left="708" w:firstLine="708"/>
        <w:rPr>
          <w:rFonts w:ascii="Oslo Sans Office" w:eastAsia="Oslo Sans Office" w:hAnsi="Oslo Sans Office" w:cs="Oslo Sans Office"/>
          <w:color w:val="000000" w:themeColor="text1"/>
          <w:lang w:eastAsia="nb-NO"/>
        </w:rPr>
      </w:pPr>
      <w:r w:rsidRPr="707A5FC3">
        <w:rPr>
          <w:rFonts w:ascii="Oslo Sans Office" w:eastAsia="Oslo Sans Office" w:hAnsi="Oslo Sans Office" w:cs="Oslo Sans Office"/>
          <w:color w:val="000000" w:themeColor="text1"/>
          <w:lang w:eastAsia="nb-NO"/>
        </w:rPr>
        <w:t xml:space="preserve">Bilag </w:t>
      </w:r>
      <w:r>
        <w:rPr>
          <w:rFonts w:ascii="Oslo Sans Office" w:eastAsia="Oslo Sans Office" w:hAnsi="Oslo Sans Office" w:cs="Oslo Sans Office"/>
          <w:color w:val="000000" w:themeColor="text1"/>
          <w:lang w:eastAsia="nb-NO"/>
        </w:rPr>
        <w:t>2</w:t>
      </w:r>
      <w:r w:rsidRPr="707A5FC3">
        <w:rPr>
          <w:rFonts w:ascii="Oslo Sans Office" w:eastAsia="Oslo Sans Office" w:hAnsi="Oslo Sans Office" w:cs="Oslo Sans Office"/>
          <w:color w:val="000000" w:themeColor="text1"/>
          <w:lang w:eastAsia="nb-NO"/>
        </w:rPr>
        <w:t xml:space="preserve"> Leverandørens besvarelse av prisskjema </w:t>
      </w:r>
    </w:p>
    <w:p w14:paraId="21C5A2C7" w14:textId="77777777" w:rsidR="006973AB" w:rsidRPr="001976E2" w:rsidRDefault="006973AB" w:rsidP="006973AB">
      <w:pPr>
        <w:spacing w:after="0" w:line="276" w:lineRule="auto"/>
        <w:ind w:left="708" w:firstLine="708"/>
        <w:rPr>
          <w:rFonts w:ascii="Oslo Sans Office" w:eastAsia="Oslo Sans Office" w:hAnsi="Oslo Sans Office" w:cs="Oslo Sans Office"/>
          <w:color w:val="00B0F0"/>
          <w:szCs w:val="20"/>
          <w:lang w:eastAsia="nb-NO"/>
        </w:rPr>
      </w:pPr>
      <w:r w:rsidRPr="001976E2">
        <w:rPr>
          <w:rFonts w:ascii="Oslo Sans Office" w:eastAsia="Oslo Sans Office" w:hAnsi="Oslo Sans Office" w:cs="Oslo Sans Office"/>
          <w:color w:val="000000" w:themeColor="text1"/>
          <w:szCs w:val="20"/>
          <w:lang w:eastAsia="nb-NO"/>
        </w:rPr>
        <w:t>Bilag</w:t>
      </w:r>
      <w:r w:rsidRPr="001976E2">
        <w:rPr>
          <w:rFonts w:ascii="Oslo Sans Office" w:eastAsia="Oslo Sans Office" w:hAnsi="Oslo Sans Office" w:cs="Oslo Sans Office"/>
          <w:color w:val="00B0F0"/>
          <w:szCs w:val="20"/>
          <w:lang w:eastAsia="nb-NO"/>
        </w:rPr>
        <w:t xml:space="preserve"> </w:t>
      </w:r>
      <w:r>
        <w:rPr>
          <w:rFonts w:ascii="Oslo Sans Office" w:eastAsia="Oslo Sans Office" w:hAnsi="Oslo Sans Office" w:cs="Oslo Sans Office"/>
          <w:szCs w:val="20"/>
          <w:lang w:eastAsia="nb-NO"/>
        </w:rPr>
        <w:t>3 Fil med alle produktbladene</w:t>
      </w:r>
    </w:p>
    <w:p w14:paraId="360280E3" w14:textId="705F0D51" w:rsidR="006973AB" w:rsidRPr="001976E2" w:rsidRDefault="006973AB" w:rsidP="516AE8D5">
      <w:pPr>
        <w:spacing w:after="0" w:line="276" w:lineRule="auto"/>
        <w:ind w:left="708" w:firstLine="708"/>
        <w:rPr>
          <w:rFonts w:ascii="Oslo Sans Office" w:eastAsia="Oslo Sans Office" w:hAnsi="Oslo Sans Office" w:cs="Oslo Sans Office"/>
          <w:color w:val="000000" w:themeColor="text1"/>
          <w:lang w:eastAsia="nb-NO"/>
        </w:rPr>
      </w:pPr>
      <w:r w:rsidRPr="516AE8D5">
        <w:rPr>
          <w:rFonts w:ascii="Oslo Sans Office" w:eastAsia="Oslo Sans Office" w:hAnsi="Oslo Sans Office" w:cs="Oslo Sans Office"/>
          <w:color w:val="000000" w:themeColor="text1"/>
          <w:lang w:eastAsia="nb-NO"/>
        </w:rPr>
        <w:t>Bilag 4 Eventuelle rettelse</w:t>
      </w:r>
      <w:r w:rsidR="6A8F158B" w:rsidRPr="516AE8D5">
        <w:rPr>
          <w:rFonts w:ascii="Oslo Sans Office" w:eastAsia="Oslo Sans Office" w:hAnsi="Oslo Sans Office" w:cs="Oslo Sans Office"/>
          <w:color w:val="000000" w:themeColor="text1"/>
          <w:lang w:eastAsia="nb-NO"/>
        </w:rPr>
        <w:t>r</w:t>
      </w:r>
      <w:r w:rsidRPr="516AE8D5">
        <w:rPr>
          <w:rFonts w:ascii="Oslo Sans Office" w:eastAsia="Oslo Sans Office" w:hAnsi="Oslo Sans Office" w:cs="Oslo Sans Office"/>
          <w:color w:val="000000" w:themeColor="text1"/>
          <w:lang w:eastAsia="nb-NO"/>
        </w:rPr>
        <w:t xml:space="preserve"> og spørsmål/svar fra konkurransen</w:t>
      </w:r>
    </w:p>
    <w:p w14:paraId="3E8867ED" w14:textId="77777777" w:rsidR="00C7570A" w:rsidRPr="000D229D" w:rsidRDefault="00C7570A" w:rsidP="000D229D">
      <w:pPr>
        <w:spacing w:after="0" w:line="240" w:lineRule="auto"/>
        <w:ind w:left="708" w:firstLine="708"/>
        <w:rPr>
          <w:rFonts w:ascii="Oslo Sans Office" w:eastAsia="Oslo Sans Office" w:hAnsi="Oslo Sans Office" w:cs="Oslo Sans Office"/>
          <w:color w:val="000000"/>
          <w:sz w:val="24"/>
          <w:szCs w:val="24"/>
          <w:lang w:eastAsia="nb-NO"/>
        </w:rPr>
      </w:pPr>
    </w:p>
    <w:p w14:paraId="3F223BBA" w14:textId="565A4141" w:rsidR="000D229D" w:rsidRPr="00324682" w:rsidRDefault="5BA4FD56" w:rsidP="00324682">
      <w:pPr>
        <w:pStyle w:val="Overskrift2"/>
      </w:pPr>
      <w:bookmarkStart w:id="8" w:name="_Toc814226213"/>
      <w:bookmarkStart w:id="9" w:name="_Toc228190048"/>
      <w:r w:rsidRPr="00324682">
        <w:t>Tentativ fremdriftsplan for anskaffelsesprosessen</w:t>
      </w:r>
      <w:bookmarkEnd w:id="8"/>
      <w:bookmarkEnd w:id="9"/>
    </w:p>
    <w:p w14:paraId="5F4BE725" w14:textId="77777777" w:rsidR="000D229D" w:rsidRPr="001976E2" w:rsidRDefault="000D229D" w:rsidP="000D229D">
      <w:pPr>
        <w:tabs>
          <w:tab w:val="num" w:pos="216"/>
        </w:tabs>
        <w:spacing w:after="0" w:line="240" w:lineRule="auto"/>
        <w:rPr>
          <w:rFonts w:ascii="Oslo Sans Office" w:eastAsia="Oslo Sans Office" w:hAnsi="Oslo Sans Office" w:cs="Oslo Sans Office"/>
          <w:szCs w:val="20"/>
          <w:lang w:eastAsia="nb-NO"/>
        </w:rPr>
      </w:pPr>
    </w:p>
    <w:tbl>
      <w:tblPr>
        <w:tblpPr w:leftFromText="141" w:rightFromText="141" w:vertAnchor="text" w:horzAnchor="margin" w:tblpY="10"/>
        <w:tblW w:w="6232"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2972"/>
        <w:gridCol w:w="3260"/>
      </w:tblGrid>
      <w:tr w:rsidR="000D229D" w:rsidRPr="001976E2" w14:paraId="20A0D021" w14:textId="77777777" w:rsidTr="7909151E">
        <w:trPr>
          <w:trHeight w:val="70"/>
        </w:trPr>
        <w:tc>
          <w:tcPr>
            <w:tcW w:w="2972" w:type="dxa"/>
            <w:shd w:val="clear" w:color="auto" w:fill="13DAFF" w:themeFill="accent4" w:themeFillShade="BF"/>
            <w:noWrap/>
            <w:vAlign w:val="bottom"/>
          </w:tcPr>
          <w:p w14:paraId="7DEF5EF7" w14:textId="47367E25" w:rsidR="000D229D" w:rsidRPr="001976E2" w:rsidRDefault="00585B85" w:rsidP="000D229D">
            <w:pPr>
              <w:spacing w:after="0" w:line="240" w:lineRule="auto"/>
              <w:rPr>
                <w:rFonts w:ascii="Oslo Sans Office" w:eastAsia="Oslo Sans Office" w:hAnsi="Oslo Sans Office" w:cs="Oslo Sans Office"/>
                <w:b/>
                <w:bCs/>
                <w:szCs w:val="20"/>
                <w:lang w:eastAsia="nb-NO"/>
              </w:rPr>
            </w:pPr>
            <w:r>
              <w:rPr>
                <w:rFonts w:ascii="Oslo Sans Office" w:eastAsia="Oslo Sans Office" w:hAnsi="Oslo Sans Office" w:cs="Oslo Sans Office"/>
                <w:b/>
                <w:bCs/>
                <w:szCs w:val="20"/>
                <w:lang w:eastAsia="nb-NO"/>
              </w:rPr>
              <w:t>U</w:t>
            </w:r>
            <w:r w:rsidR="000D229D" w:rsidRPr="001976E2">
              <w:rPr>
                <w:rFonts w:ascii="Oslo Sans Office" w:eastAsia="Oslo Sans Office" w:hAnsi="Oslo Sans Office" w:cs="Oslo Sans Office"/>
                <w:b/>
                <w:bCs/>
                <w:szCs w:val="20"/>
                <w:lang w:eastAsia="nb-NO"/>
              </w:rPr>
              <w:t xml:space="preserve">ke </w:t>
            </w:r>
          </w:p>
        </w:tc>
        <w:tc>
          <w:tcPr>
            <w:tcW w:w="3260" w:type="dxa"/>
            <w:shd w:val="clear" w:color="auto" w:fill="13DAFF" w:themeFill="accent4" w:themeFillShade="BF"/>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7909151E">
        <w:trPr>
          <w:trHeight w:val="249"/>
        </w:trPr>
        <w:tc>
          <w:tcPr>
            <w:tcW w:w="2972" w:type="dxa"/>
            <w:noWrap/>
            <w:vAlign w:val="bottom"/>
          </w:tcPr>
          <w:p w14:paraId="545D347D" w14:textId="782A7AA0" w:rsidR="000D229D" w:rsidRPr="001976E2" w:rsidRDefault="00C208F9"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2</w:t>
            </w:r>
            <w:r w:rsidR="006973AB">
              <w:rPr>
                <w:rFonts w:ascii="Oslo Sans Office" w:eastAsia="Oslo Sans Office" w:hAnsi="Oslo Sans Office" w:cs="Oslo Sans Office"/>
                <w:szCs w:val="20"/>
                <w:lang w:eastAsia="nb-NO"/>
              </w:rPr>
              <w:t>4/25</w:t>
            </w:r>
          </w:p>
        </w:tc>
        <w:tc>
          <w:tcPr>
            <w:tcW w:w="3260" w:type="dxa"/>
            <w:noWrap/>
            <w:vAlign w:val="bottom"/>
          </w:tcPr>
          <w:p w14:paraId="16B38996" w14:textId="22F124A5" w:rsidR="000D229D" w:rsidRPr="00C208F9" w:rsidRDefault="00BE1334" w:rsidP="00C208F9">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Kunngjøring av konkurranse</w:t>
            </w:r>
          </w:p>
        </w:tc>
      </w:tr>
      <w:tr w:rsidR="000D229D" w:rsidRPr="001976E2" w14:paraId="4B9A7DDA" w14:textId="77777777" w:rsidTr="7909151E">
        <w:trPr>
          <w:trHeight w:val="249"/>
        </w:trPr>
        <w:tc>
          <w:tcPr>
            <w:tcW w:w="2972" w:type="dxa"/>
            <w:noWrap/>
            <w:vAlign w:val="bottom"/>
          </w:tcPr>
          <w:p w14:paraId="47F92C4A" w14:textId="57BCD595" w:rsidR="000D229D" w:rsidRPr="00234A7A" w:rsidRDefault="006973AB" w:rsidP="00AA6B05">
            <w:pPr>
              <w:pStyle w:val="Listeavsnitt"/>
              <w:numPr>
                <w:ilvl w:val="0"/>
                <w:numId w:val="29"/>
              </w:numPr>
              <w:spacing w:after="0" w:line="240" w:lineRule="auto"/>
              <w:ind w:left="213" w:hanging="213"/>
              <w:rPr>
                <w:rFonts w:ascii="Oslo Sans Office" w:eastAsia="Oslo Sans Office" w:hAnsi="Oslo Sans Office" w:cs="Oslo Sans Office"/>
                <w:b/>
                <w:bCs/>
                <w:szCs w:val="20"/>
                <w:lang w:eastAsia="nb-NO"/>
              </w:rPr>
            </w:pPr>
            <w:r w:rsidRPr="00234A7A">
              <w:rPr>
                <w:rFonts w:ascii="Oslo Sans Office" w:eastAsia="Oslo Sans Office" w:hAnsi="Oslo Sans Office" w:cs="Oslo Sans Office"/>
                <w:b/>
                <w:bCs/>
                <w:szCs w:val="20"/>
                <w:lang w:eastAsia="nb-NO"/>
              </w:rPr>
              <w:t>au</w:t>
            </w:r>
            <w:r w:rsidR="00AA6B05" w:rsidRPr="00234A7A">
              <w:rPr>
                <w:rFonts w:ascii="Oslo Sans Office" w:eastAsia="Oslo Sans Office" w:hAnsi="Oslo Sans Office" w:cs="Oslo Sans Office"/>
                <w:b/>
                <w:bCs/>
                <w:szCs w:val="20"/>
                <w:lang w:eastAsia="nb-NO"/>
              </w:rPr>
              <w:t>gust 2026, kl. 1200</w:t>
            </w:r>
          </w:p>
        </w:tc>
        <w:tc>
          <w:tcPr>
            <w:tcW w:w="3260" w:type="dxa"/>
            <w:noWrap/>
            <w:vAlign w:val="bottom"/>
          </w:tcPr>
          <w:p w14:paraId="3D24E60E" w14:textId="41D37658" w:rsidR="000D229D" w:rsidRPr="006D1021" w:rsidRDefault="035FB10A" w:rsidP="516AE8D5">
            <w:pPr>
              <w:spacing w:after="0" w:line="240" w:lineRule="auto"/>
              <w:rPr>
                <w:rFonts w:ascii="Oslo Sans Office" w:eastAsia="Oslo Sans Office" w:hAnsi="Oslo Sans Office" w:cs="Oslo Sans Office"/>
                <w:lang w:eastAsia="nb-NO"/>
              </w:rPr>
            </w:pPr>
            <w:r w:rsidRPr="7909151E">
              <w:rPr>
                <w:rFonts w:ascii="Oslo Sans Office" w:eastAsia="Oslo Sans Office" w:hAnsi="Oslo Sans Office" w:cs="Oslo Sans Office"/>
                <w:lang w:eastAsia="nb-NO"/>
              </w:rPr>
              <w:t>Tilbudsfrist</w:t>
            </w:r>
          </w:p>
        </w:tc>
      </w:tr>
      <w:tr w:rsidR="00944170" w:rsidRPr="001976E2" w14:paraId="1FA2E652" w14:textId="77777777" w:rsidTr="7909151E">
        <w:trPr>
          <w:trHeight w:val="249"/>
        </w:trPr>
        <w:tc>
          <w:tcPr>
            <w:tcW w:w="2972" w:type="dxa"/>
            <w:noWrap/>
            <w:vAlign w:val="bottom"/>
          </w:tcPr>
          <w:p w14:paraId="36AE6121" w14:textId="19E3EC93" w:rsidR="00944170" w:rsidRPr="00154F4F" w:rsidRDefault="000A56B8" w:rsidP="000D229D">
            <w:pPr>
              <w:spacing w:after="0" w:line="240" w:lineRule="auto"/>
              <w:rPr>
                <w:rFonts w:ascii="Oslo Sans Office" w:eastAsia="Oslo Sans Office" w:hAnsi="Oslo Sans Office" w:cs="Oslo Sans Office"/>
                <w:color w:val="FF0000"/>
                <w:szCs w:val="20"/>
                <w:lang w:eastAsia="nb-NO"/>
              </w:rPr>
            </w:pPr>
            <w:r w:rsidRPr="000A56B8">
              <w:rPr>
                <w:rFonts w:ascii="Oslo Sans Office" w:eastAsia="Oslo Sans Office" w:hAnsi="Oslo Sans Office" w:cs="Oslo Sans Office"/>
                <w:szCs w:val="20"/>
                <w:lang w:eastAsia="nb-NO"/>
              </w:rPr>
              <w:t>3</w:t>
            </w:r>
            <w:r>
              <w:rPr>
                <w:rFonts w:ascii="Oslo Sans Office" w:eastAsia="Oslo Sans Office" w:hAnsi="Oslo Sans Office" w:cs="Oslo Sans Office"/>
                <w:szCs w:val="20"/>
                <w:lang w:eastAsia="nb-NO"/>
              </w:rPr>
              <w:t>2</w:t>
            </w:r>
          </w:p>
        </w:tc>
        <w:tc>
          <w:tcPr>
            <w:tcW w:w="3260" w:type="dxa"/>
            <w:noWrap/>
            <w:vAlign w:val="bottom"/>
          </w:tcPr>
          <w:p w14:paraId="5AD10468" w14:textId="06BCA9C9" w:rsidR="00944170" w:rsidRPr="00154F4F" w:rsidRDefault="000A56B8" w:rsidP="4BC8B12F">
            <w:pPr>
              <w:spacing w:after="0" w:line="240" w:lineRule="auto"/>
              <w:rPr>
                <w:rFonts w:ascii="Oslo Sans Office" w:eastAsia="Oslo Sans Office" w:hAnsi="Oslo Sans Office" w:cs="Oslo Sans Office"/>
                <w:color w:val="FF0000"/>
                <w:szCs w:val="20"/>
                <w:lang w:eastAsia="nb-NO"/>
              </w:rPr>
            </w:pPr>
            <w:r w:rsidRPr="00CE51CC">
              <w:rPr>
                <w:rFonts w:ascii="Oslo Sans Office" w:eastAsia="Oslo Sans Office" w:hAnsi="Oslo Sans Office" w:cs="Oslo Sans Office"/>
                <w:szCs w:val="20"/>
                <w:lang w:eastAsia="nb-NO"/>
              </w:rPr>
              <w:t xml:space="preserve">Tilbudsevaluering </w:t>
            </w:r>
          </w:p>
        </w:tc>
      </w:tr>
      <w:tr w:rsidR="000D229D" w:rsidRPr="001976E2" w14:paraId="6DC78325" w14:textId="77777777" w:rsidTr="7909151E">
        <w:trPr>
          <w:trHeight w:val="249"/>
        </w:trPr>
        <w:tc>
          <w:tcPr>
            <w:tcW w:w="2972" w:type="dxa"/>
            <w:noWrap/>
            <w:vAlign w:val="bottom"/>
          </w:tcPr>
          <w:p w14:paraId="2097C16E" w14:textId="6948E8B3" w:rsidR="000D229D" w:rsidRPr="001976E2" w:rsidRDefault="00937102"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32</w:t>
            </w:r>
            <w:r w:rsidR="00CD426D">
              <w:rPr>
                <w:rFonts w:ascii="Oslo Sans Office" w:eastAsia="Oslo Sans Office" w:hAnsi="Oslo Sans Office" w:cs="Oslo Sans Office"/>
                <w:szCs w:val="20"/>
                <w:lang w:eastAsia="nb-NO"/>
              </w:rPr>
              <w:t>/33</w:t>
            </w:r>
          </w:p>
        </w:tc>
        <w:tc>
          <w:tcPr>
            <w:tcW w:w="3260" w:type="dxa"/>
            <w:noWrap/>
            <w:vAlign w:val="bottom"/>
          </w:tcPr>
          <w:p w14:paraId="78E46A1B"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Utsendelse av tildelingsbrev</w:t>
            </w:r>
          </w:p>
        </w:tc>
      </w:tr>
      <w:tr w:rsidR="000D229D" w:rsidRPr="001976E2" w14:paraId="10D49FEA" w14:textId="77777777" w:rsidTr="7909151E">
        <w:trPr>
          <w:trHeight w:val="249"/>
        </w:trPr>
        <w:tc>
          <w:tcPr>
            <w:tcW w:w="2972" w:type="dxa"/>
            <w:noWrap/>
            <w:vAlign w:val="bottom"/>
          </w:tcPr>
          <w:p w14:paraId="19FF0DAB" w14:textId="44739980" w:rsidR="000D229D" w:rsidRPr="001976E2" w:rsidRDefault="00937102"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33/34</w:t>
            </w:r>
          </w:p>
        </w:tc>
        <w:tc>
          <w:tcPr>
            <w:tcW w:w="3260" w:type="dxa"/>
            <w:noWrap/>
            <w:vAlign w:val="bottom"/>
          </w:tcPr>
          <w:p w14:paraId="68BC09E6" w14:textId="7A610B3B"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Karensperiode</w:t>
            </w:r>
          </w:p>
        </w:tc>
      </w:tr>
      <w:tr w:rsidR="000D229D" w:rsidRPr="001976E2" w14:paraId="13EDDD54" w14:textId="77777777" w:rsidTr="7909151E">
        <w:trPr>
          <w:trHeight w:val="264"/>
        </w:trPr>
        <w:tc>
          <w:tcPr>
            <w:tcW w:w="2972" w:type="dxa"/>
            <w:noWrap/>
            <w:vAlign w:val="bottom"/>
          </w:tcPr>
          <w:p w14:paraId="480781F0" w14:textId="255FE215" w:rsidR="000D229D" w:rsidRPr="001976E2" w:rsidRDefault="00CE51CC"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34/35</w:t>
            </w:r>
          </w:p>
        </w:tc>
        <w:tc>
          <w:tcPr>
            <w:tcW w:w="3260" w:type="dxa"/>
            <w:noWrap/>
            <w:vAlign w:val="bottom"/>
          </w:tcPr>
          <w:p w14:paraId="6310BB49"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Kontraktsinngåelse</w:t>
            </w:r>
          </w:p>
        </w:tc>
      </w:tr>
      <w:tr w:rsidR="000D229D" w:rsidRPr="001976E2" w14:paraId="388C1BBA" w14:textId="77777777" w:rsidTr="7909151E">
        <w:trPr>
          <w:trHeight w:val="264"/>
        </w:trPr>
        <w:tc>
          <w:tcPr>
            <w:tcW w:w="2972" w:type="dxa"/>
            <w:noWrap/>
            <w:vAlign w:val="bottom"/>
          </w:tcPr>
          <w:p w14:paraId="27509205" w14:textId="25FCD017" w:rsidR="000D229D" w:rsidRPr="001976E2" w:rsidRDefault="00CE51CC"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35</w:t>
            </w:r>
          </w:p>
        </w:tc>
        <w:tc>
          <w:tcPr>
            <w:tcW w:w="3260" w:type="dxa"/>
            <w:noWrap/>
            <w:vAlign w:val="bottom"/>
          </w:tcPr>
          <w:p w14:paraId="58FE8DA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Oppstart av kontrakt</w:t>
            </w:r>
          </w:p>
        </w:tc>
      </w:tr>
    </w:tbl>
    <w:p w14:paraId="721077E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7CD5924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06F9676" w14:textId="77777777" w:rsidR="00CE6A66" w:rsidRPr="001976E2" w:rsidRDefault="00CE6A66">
      <w:pPr>
        <w:spacing w:after="160" w:line="259" w:lineRule="auto"/>
        <w:rPr>
          <w:rFonts w:ascii="Oslo Sans Office" w:eastAsia="Oslo Sans Office" w:hAnsi="Oslo Sans Office" w:cs="Oslo Sans Office"/>
          <w:b/>
          <w:bCs/>
          <w:caps/>
          <w:color w:val="FFC000"/>
          <w:kern w:val="32"/>
          <w:sz w:val="22"/>
          <w:szCs w:val="24"/>
          <w:lang w:eastAsia="nb-NO"/>
        </w:rPr>
      </w:pPr>
      <w:bookmarkStart w:id="10" w:name="_Toc1204379758"/>
      <w:r w:rsidRPr="001976E2">
        <w:rPr>
          <w:sz w:val="16"/>
          <w:szCs w:val="18"/>
        </w:rPr>
        <w:br w:type="page"/>
      </w:r>
    </w:p>
    <w:p w14:paraId="28592C85" w14:textId="265C5D2F" w:rsidR="000D229D" w:rsidRPr="000D229D" w:rsidRDefault="5BA4FD56" w:rsidP="00BC2DB3">
      <w:pPr>
        <w:pStyle w:val="Overskrift1"/>
      </w:pPr>
      <w:bookmarkStart w:id="11" w:name="_Toc228190049"/>
      <w:r w:rsidRPr="008A5A1B">
        <w:rPr>
          <w:color w:val="002060"/>
        </w:rPr>
        <w:lastRenderedPageBreak/>
        <w:t>Kontrakt</w:t>
      </w:r>
      <w:bookmarkEnd w:id="10"/>
      <w:bookmarkEnd w:id="11"/>
    </w:p>
    <w:p w14:paraId="000DC0DD" w14:textId="77777777" w:rsidR="000D229D" w:rsidRPr="001976E2" w:rsidRDefault="5BA4FD56" w:rsidP="00324682">
      <w:pPr>
        <w:pStyle w:val="Overskrift2"/>
      </w:pPr>
      <w:bookmarkStart w:id="12" w:name="_Toc239453331"/>
      <w:bookmarkStart w:id="13" w:name="_Toc228190050"/>
      <w:r w:rsidRPr="001976E2">
        <w:t>Kontraktstype</w:t>
      </w:r>
      <w:bookmarkEnd w:id="12"/>
      <w:bookmarkEnd w:id="13"/>
    </w:p>
    <w:p w14:paraId="3C56D912" w14:textId="65D9751D" w:rsidR="00D84C75" w:rsidRDefault="00D84C75" w:rsidP="002C0753">
      <w:pPr>
        <w:pStyle w:val="OsloSansStandard"/>
      </w:pPr>
      <w:r w:rsidRPr="64188880">
        <w:t xml:space="preserve">Avtaleforholdet vil bli regulert </w:t>
      </w:r>
      <w:r w:rsidRPr="005E479D">
        <w:t xml:space="preserve">av </w:t>
      </w:r>
      <w:r w:rsidR="00F76AB4" w:rsidRPr="00F76AB4">
        <w:t>Oslo kommunes standard kontrakt for kjøp av varer</w:t>
      </w:r>
      <w:r w:rsidRPr="00F76AB4">
        <w:t xml:space="preserve"> </w:t>
      </w:r>
      <w:r w:rsidRPr="005E479D">
        <w:t xml:space="preserve">med tilhørende bilag, jf. punkt </w:t>
      </w:r>
      <w:r w:rsidRPr="00F76AB4">
        <w:t xml:space="preserve">[1.4]. </w:t>
      </w:r>
      <w:r w:rsidRPr="64188880">
        <w:t>Oppdragsgiver anbefaler leverandørene å sette seg grundig inn i kontrakten og bilagene.</w:t>
      </w:r>
    </w:p>
    <w:p w14:paraId="11727C97" w14:textId="77777777" w:rsidR="00D84C75" w:rsidRPr="001976E2" w:rsidRDefault="00D84C75" w:rsidP="00D84C75">
      <w:pPr>
        <w:spacing w:after="0" w:line="240" w:lineRule="auto"/>
        <w:rPr>
          <w:rFonts w:ascii="Oslo Sans Office" w:eastAsia="Oslo Sans Office" w:hAnsi="Oslo Sans Office" w:cs="Oslo Sans Office"/>
          <w:i/>
          <w:iCs/>
          <w:color w:val="00B0F0"/>
          <w:szCs w:val="20"/>
          <w:lang w:eastAsia="nb-NO"/>
        </w:rPr>
      </w:pPr>
    </w:p>
    <w:p w14:paraId="226BDB9E" w14:textId="327E249C" w:rsidR="004C22F4" w:rsidRDefault="004C22F4" w:rsidP="516AE8D5">
      <w:pPr>
        <w:spacing w:after="0" w:line="276" w:lineRule="auto"/>
        <w:rPr>
          <w:rFonts w:ascii="Oslo Sans Office" w:eastAsia="Oslo Sans Office" w:hAnsi="Oslo Sans Office" w:cs="Oslo Sans Office"/>
          <w:lang w:eastAsia="nb-NO"/>
        </w:rPr>
      </w:pPr>
      <w:r w:rsidRPr="516AE8D5">
        <w:rPr>
          <w:rFonts w:ascii="Oslo Sans Office" w:eastAsia="Oslo Sans Office" w:hAnsi="Oslo Sans Office" w:cs="Oslo Sans Office"/>
          <w:lang w:eastAsia="nb-NO"/>
        </w:rPr>
        <w:t>Oppdragsgiver ønsker å gjøre leverandørene særlig oppmerksomme på følgende punkter</w:t>
      </w:r>
      <w:r w:rsidR="554BD278" w:rsidRPr="516AE8D5">
        <w:rPr>
          <w:rFonts w:ascii="Oslo Sans Office" w:eastAsia="Oslo Sans Office" w:hAnsi="Oslo Sans Office" w:cs="Oslo Sans Office"/>
          <w:lang w:eastAsia="nb-NO"/>
        </w:rPr>
        <w:t xml:space="preserve"> i</w:t>
      </w:r>
      <w:r w:rsidRPr="516AE8D5">
        <w:rPr>
          <w:rFonts w:ascii="Oslo Sans Office" w:eastAsia="Oslo Sans Office" w:hAnsi="Oslo Sans Office" w:cs="Oslo Sans Office"/>
          <w:lang w:eastAsia="nb-NO"/>
        </w:rPr>
        <w:t xml:space="preserve"> vedlagte kontraktsformular:</w:t>
      </w:r>
    </w:p>
    <w:p w14:paraId="1ED512F1" w14:textId="77777777" w:rsidR="004C22F4" w:rsidRPr="001976E2" w:rsidRDefault="004C22F4" w:rsidP="004C22F4">
      <w:pPr>
        <w:spacing w:after="0" w:line="276" w:lineRule="auto"/>
        <w:rPr>
          <w:rFonts w:ascii="Times New Roman" w:eastAsia="Times New Roman" w:hAnsi="Times New Roman" w:cs="Times New Roman"/>
          <w:szCs w:val="20"/>
          <w:lang w:eastAsia="nb-NO"/>
        </w:rPr>
      </w:pPr>
    </w:p>
    <w:p w14:paraId="6F447985" w14:textId="77777777" w:rsidR="004C22F4" w:rsidRPr="002502EF" w:rsidRDefault="004C22F4" w:rsidP="004C22F4">
      <w:pPr>
        <w:pStyle w:val="Listeavsnitt"/>
        <w:numPr>
          <w:ilvl w:val="1"/>
          <w:numId w:val="9"/>
        </w:numPr>
        <w:spacing w:after="0" w:line="276" w:lineRule="auto"/>
        <w:rPr>
          <w:rFonts w:ascii="Times New Roman" w:eastAsia="Times New Roman" w:hAnsi="Times New Roman" w:cs="Times New Roman"/>
          <w:szCs w:val="20"/>
          <w:lang w:eastAsia="nb-NO"/>
        </w:rPr>
      </w:pPr>
      <w:r w:rsidRPr="00594728">
        <w:rPr>
          <w:rFonts w:ascii="Oslo Sans Office" w:eastAsia="Oslo Sans Office" w:hAnsi="Oslo Sans Office" w:cs="Oslo Sans Office"/>
          <w:szCs w:val="20"/>
          <w:lang w:eastAsia="nb-NO"/>
        </w:rPr>
        <w:t xml:space="preserve">Punkt </w:t>
      </w:r>
      <w:r>
        <w:rPr>
          <w:rFonts w:ascii="Oslo Sans Office" w:eastAsia="Oslo Sans Office" w:hAnsi="Oslo Sans Office" w:cs="Oslo Sans Office"/>
          <w:szCs w:val="20"/>
          <w:lang w:eastAsia="nb-NO"/>
        </w:rPr>
        <w:t>12</w:t>
      </w:r>
      <w:r w:rsidRPr="00594728">
        <w:rPr>
          <w:rFonts w:ascii="Oslo Sans Office" w:eastAsia="Oslo Sans Office" w:hAnsi="Oslo Sans Office" w:cs="Oslo Sans Office"/>
          <w:szCs w:val="20"/>
          <w:lang w:eastAsia="nb-NO"/>
        </w:rPr>
        <w:t>: Aktsomhetsvurderinger for ansvarlig næringsliv</w:t>
      </w:r>
    </w:p>
    <w:p w14:paraId="30F6D895" w14:textId="77777777" w:rsidR="004C22F4" w:rsidRPr="00594728" w:rsidRDefault="004C22F4" w:rsidP="004C22F4">
      <w:pPr>
        <w:pStyle w:val="Listeavsnitt"/>
        <w:numPr>
          <w:ilvl w:val="1"/>
          <w:numId w:val="9"/>
        </w:numPr>
        <w:spacing w:after="0" w:line="276" w:lineRule="auto"/>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Punkt</w:t>
      </w:r>
      <w:r w:rsidRPr="00594728">
        <w:rPr>
          <w:rFonts w:ascii="Oslo Sans Office" w:eastAsia="Oslo Sans Office" w:hAnsi="Oslo Sans Office" w:cs="Oslo Sans Office"/>
          <w:szCs w:val="20"/>
          <w:lang w:eastAsia="nb-NO"/>
        </w:rPr>
        <w:t xml:space="preserve"> </w:t>
      </w:r>
      <w:r>
        <w:rPr>
          <w:rFonts w:ascii="Oslo Sans Office" w:eastAsia="Oslo Sans Office" w:hAnsi="Oslo Sans Office" w:cs="Oslo Sans Office"/>
          <w:szCs w:val="20"/>
          <w:lang w:eastAsia="nb-NO"/>
        </w:rPr>
        <w:t>11.1</w:t>
      </w:r>
      <w:r w:rsidRPr="00594728">
        <w:rPr>
          <w:rFonts w:ascii="Oslo Sans Office" w:eastAsia="Oslo Sans Office" w:hAnsi="Oslo Sans Office" w:cs="Oslo Sans Office"/>
          <w:szCs w:val="20"/>
          <w:lang w:eastAsia="nb-NO"/>
        </w:rPr>
        <w:t>:</w:t>
      </w:r>
      <w:r>
        <w:rPr>
          <w:rFonts w:ascii="Oslo Sans Office" w:eastAsia="Oslo Sans Office" w:hAnsi="Oslo Sans Office" w:cs="Oslo Sans Office"/>
          <w:szCs w:val="20"/>
          <w:lang w:eastAsia="nb-NO"/>
        </w:rPr>
        <w:t xml:space="preserve"> Standard klima- og miljøkrav til transport for vare- og tjenestekontrakter</w:t>
      </w:r>
    </w:p>
    <w:p w14:paraId="79C4E008" w14:textId="77777777" w:rsidR="00551201" w:rsidRDefault="00551201" w:rsidP="00551201">
      <w:pPr>
        <w:spacing w:after="0" w:line="240" w:lineRule="auto"/>
        <w:rPr>
          <w:rFonts w:ascii="Times New Roman" w:eastAsia="Times New Roman" w:hAnsi="Times New Roman" w:cs="Times New Roman"/>
          <w:lang w:eastAsia="nb-NO"/>
        </w:rPr>
      </w:pPr>
    </w:p>
    <w:p w14:paraId="6641014D" w14:textId="77777777" w:rsidR="000D229D" w:rsidRPr="001976E2" w:rsidRDefault="5BA4FD56" w:rsidP="00324682">
      <w:pPr>
        <w:pStyle w:val="Overskrift2"/>
      </w:pPr>
      <w:bookmarkStart w:id="14" w:name="_Toc1815493695"/>
      <w:bookmarkStart w:id="15" w:name="_Toc228190052"/>
      <w:r w:rsidRPr="001976E2">
        <w:t>Kontraktsperiode</w:t>
      </w:r>
      <w:bookmarkEnd w:id="14"/>
      <w:bookmarkEnd w:id="15"/>
    </w:p>
    <w:p w14:paraId="3F0A5340" w14:textId="7F0A51F8" w:rsidR="00E8031F" w:rsidRPr="00446FFA" w:rsidRDefault="00DF7E10" w:rsidP="002C0753">
      <w:pPr>
        <w:pStyle w:val="OsloSansStandard"/>
      </w:pPr>
      <w:r w:rsidRPr="1D4C5329">
        <w:t xml:space="preserve">Kontraktsperiode </w:t>
      </w:r>
      <w:r w:rsidR="0045672B">
        <w:t xml:space="preserve">er på 2 år og </w:t>
      </w:r>
      <w:r w:rsidRPr="1D4C5329">
        <w:t xml:space="preserve">regnes fra </w:t>
      </w:r>
      <w:r w:rsidR="00EC6F37">
        <w:t>datoen for kontraktsignering</w:t>
      </w:r>
      <w:r w:rsidR="0045672B">
        <w:t>.</w:t>
      </w:r>
      <w:r w:rsidRPr="1D4C5329">
        <w:t xml:space="preserve"> For avtalen gjelder opsjon for </w:t>
      </w:r>
      <w:r w:rsidR="0EB738A0" w:rsidRPr="4FE901C5">
        <w:t>O</w:t>
      </w:r>
      <w:r w:rsidRPr="4FE901C5">
        <w:t>ppdragsgiver</w:t>
      </w:r>
      <w:r w:rsidRPr="1D4C5329">
        <w:t xml:space="preserve"> til å forlenge avtalen for inntil</w:t>
      </w:r>
      <w:r w:rsidR="00BD12CB">
        <w:t xml:space="preserve"> 1 + 1 </w:t>
      </w:r>
      <w:r w:rsidRPr="1D4C5329">
        <w:t>år på uendrede vilkår. </w:t>
      </w:r>
      <w:bookmarkStart w:id="16" w:name="_Toc954635235"/>
    </w:p>
    <w:bookmarkEnd w:id="16"/>
    <w:p w14:paraId="0122559C" w14:textId="5222557D" w:rsidR="002127FA" w:rsidRPr="002502EF" w:rsidRDefault="002127FA" w:rsidP="00951AF9">
      <w:pPr>
        <w:pStyle w:val="Listeavsnitt"/>
        <w:spacing w:after="0" w:line="240" w:lineRule="auto"/>
        <w:ind w:left="1440"/>
        <w:rPr>
          <w:rFonts w:ascii="Times New Roman" w:eastAsia="Times New Roman" w:hAnsi="Times New Roman" w:cs="Times New Roman"/>
          <w:lang w:eastAsia="nb-NO"/>
        </w:rPr>
      </w:pPr>
    </w:p>
    <w:p w14:paraId="0F6FAB0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3E8FE2E0" w14:textId="3FD33C42" w:rsidR="000D229D" w:rsidRPr="001F6289" w:rsidRDefault="5BA4FD56" w:rsidP="00BC2DB3">
      <w:pPr>
        <w:pStyle w:val="Overskrift1"/>
        <w:rPr>
          <w:color w:val="002060"/>
        </w:rPr>
      </w:pPr>
      <w:bookmarkStart w:id="17" w:name="_Toc1617352931"/>
      <w:bookmarkStart w:id="18" w:name="_Toc228190053"/>
      <w:r w:rsidRPr="001F6289">
        <w:rPr>
          <w:color w:val="002060"/>
        </w:rPr>
        <w:t>REGLER FOR GJENNOMFØRING AV KONKURRANSEN</w:t>
      </w:r>
      <w:bookmarkEnd w:id="17"/>
      <w:bookmarkEnd w:id="18"/>
    </w:p>
    <w:p w14:paraId="30FF8451" w14:textId="77777777" w:rsidR="000D229D" w:rsidRPr="001976E2" w:rsidRDefault="5BA4FD56" w:rsidP="00324682">
      <w:pPr>
        <w:pStyle w:val="Overskrift2"/>
      </w:pPr>
      <w:bookmarkStart w:id="19" w:name="_Toc1695100940"/>
      <w:bookmarkStart w:id="20" w:name="_Toc228190054"/>
      <w:r w:rsidRPr="001976E2">
        <w:t>Prosedyre</w:t>
      </w:r>
      <w:bookmarkEnd w:id="19"/>
      <w:bookmarkEnd w:id="20"/>
    </w:p>
    <w:p w14:paraId="441F629C" w14:textId="244D7CCD" w:rsidR="002502EF" w:rsidRDefault="000D229D" w:rsidP="002C0753">
      <w:pPr>
        <w:pStyle w:val="OsloSansStandard"/>
      </w:pPr>
      <w:r w:rsidRPr="001976E2">
        <w:t>Konkurransen gjennomføres i henhold til</w:t>
      </w:r>
      <w:r w:rsidR="002502EF">
        <w:t>:</w:t>
      </w:r>
    </w:p>
    <w:p w14:paraId="4EBCCC68" w14:textId="66143058" w:rsidR="002502EF" w:rsidRPr="002502EF" w:rsidRDefault="000D229D">
      <w:pPr>
        <w:pStyle w:val="OsloSansStandard"/>
        <w:numPr>
          <w:ilvl w:val="0"/>
          <w:numId w:val="14"/>
        </w:numPr>
      </w:pPr>
      <w:r w:rsidRPr="002502EF">
        <w:t xml:space="preserve">lov av 17. juni 2016 nr. 73 om offentlige anskaffelser (LOA) </w:t>
      </w:r>
    </w:p>
    <w:p w14:paraId="4C0211ED" w14:textId="43FD485D" w:rsidR="002502EF" w:rsidRPr="002502EF" w:rsidRDefault="000D229D">
      <w:pPr>
        <w:pStyle w:val="OsloSansStandard"/>
        <w:numPr>
          <w:ilvl w:val="0"/>
          <w:numId w:val="14"/>
        </w:numPr>
      </w:pPr>
      <w:r w:rsidRPr="002502EF">
        <w:t>forskrift om offentlige anskaffelser av 12. august 2016 nr. 974 (FOA) del I og III</w:t>
      </w:r>
    </w:p>
    <w:p w14:paraId="5583E234" w14:textId="1644DBDC" w:rsidR="000D229D" w:rsidRPr="002502EF" w:rsidRDefault="000D229D">
      <w:pPr>
        <w:pStyle w:val="OsloSansStandard"/>
        <w:numPr>
          <w:ilvl w:val="0"/>
          <w:numId w:val="14"/>
        </w:numPr>
      </w:pPr>
      <w:r w:rsidRPr="002502EF">
        <w:t>de bestemmelser som følger av dette konkurransegrunnlaget</w:t>
      </w:r>
    </w:p>
    <w:p w14:paraId="3F89C95F" w14:textId="77777777" w:rsidR="000D229D" w:rsidRPr="001976E2" w:rsidRDefault="000D229D" w:rsidP="002C0753">
      <w:pPr>
        <w:pStyle w:val="OsloSansStandard"/>
      </w:pPr>
    </w:p>
    <w:p w14:paraId="1B36DDD4" w14:textId="74EC8CFB" w:rsidR="004A0CED" w:rsidRPr="001976E2" w:rsidRDefault="000D229D" w:rsidP="002C0753">
      <w:pPr>
        <w:pStyle w:val="OsloSansStandard"/>
      </w:pPr>
      <w:r w:rsidRPr="001976E2">
        <w:t>Konkurransen gjennomføres som åpen anbudskonkurranse. Ved denne prosedyreformen kan alle interesserte leverandører levere tilbud. Forhandlinger er ikke tillatt.</w:t>
      </w:r>
    </w:p>
    <w:p w14:paraId="559DB8C3" w14:textId="77777777" w:rsidR="000D229D" w:rsidRPr="001976E2" w:rsidRDefault="5BA4FD56" w:rsidP="00324682">
      <w:pPr>
        <w:pStyle w:val="Overskrift2"/>
      </w:pPr>
      <w:bookmarkStart w:id="21" w:name="_Toc668574991"/>
      <w:bookmarkStart w:id="22" w:name="_Toc228190055"/>
      <w:r w:rsidRPr="001976E2">
        <w:t>Tilbudsbefaring/tilbudskonferanse</w:t>
      </w:r>
      <w:bookmarkEnd w:id="21"/>
      <w:bookmarkEnd w:id="22"/>
    </w:p>
    <w:p w14:paraId="17704787" w14:textId="77777777" w:rsidR="000D229D" w:rsidRPr="001976E2" w:rsidRDefault="000D229D" w:rsidP="002C0753">
      <w:pPr>
        <w:pStyle w:val="OsloSansStandard"/>
      </w:pPr>
    </w:p>
    <w:p w14:paraId="55139BCB" w14:textId="77777777" w:rsidR="00E46C8E" w:rsidRPr="001976E2" w:rsidRDefault="00E46C8E" w:rsidP="00E46C8E">
      <w:pPr>
        <w:pStyle w:val="OsloSansStandard"/>
      </w:pPr>
      <w:r w:rsidRPr="001976E2">
        <w:t>Det</w:t>
      </w:r>
      <w:r>
        <w:t xml:space="preserve"> vil ikke </w:t>
      </w:r>
      <w:r w:rsidRPr="001976E2">
        <w:t xml:space="preserve">i denne konkurranse bli </w:t>
      </w:r>
      <w:r w:rsidRPr="00A22AB3">
        <w:t xml:space="preserve">avholdt </w:t>
      </w:r>
      <w:r w:rsidRPr="00A22AB3">
        <w:rPr>
          <w:rStyle w:val="BltekstTegn"/>
          <w:color w:val="auto"/>
        </w:rPr>
        <w:t>tilbudsbefaring/tilbudskonferanse</w:t>
      </w:r>
      <w:r w:rsidRPr="00A22AB3">
        <w:t xml:space="preserve">. </w:t>
      </w:r>
    </w:p>
    <w:p w14:paraId="6C4C8F7D" w14:textId="77777777" w:rsidR="00E46C8E" w:rsidRPr="001976E2" w:rsidRDefault="00E46C8E" w:rsidP="00E46C8E">
      <w:pPr>
        <w:pStyle w:val="OsloSansStandard"/>
      </w:pPr>
    </w:p>
    <w:p w14:paraId="40D1BBD1" w14:textId="77777777" w:rsidR="000D229D" w:rsidRPr="001976E2" w:rsidRDefault="5BA4FD56" w:rsidP="00324682">
      <w:pPr>
        <w:pStyle w:val="Overskrift2"/>
      </w:pPr>
      <w:bookmarkStart w:id="23" w:name="_Toc201116208"/>
      <w:bookmarkStart w:id="24" w:name="_Toc529553854"/>
      <w:bookmarkStart w:id="25" w:name="_Toc228190056"/>
      <w:r w:rsidRPr="001976E2">
        <w:t>Tilbudsfrist</w:t>
      </w:r>
      <w:bookmarkEnd w:id="23"/>
      <w:bookmarkEnd w:id="24"/>
      <w:bookmarkEnd w:id="25"/>
    </w:p>
    <w:p w14:paraId="65861726" w14:textId="77777777" w:rsidR="00032DD4" w:rsidRDefault="00032DD4" w:rsidP="00032DD4">
      <w:pPr>
        <w:pStyle w:val="OsloSansStandard"/>
      </w:pPr>
      <w:r w:rsidRPr="001976E2">
        <w:t xml:space="preserve">Frist for innlevering av tilbud fremgår av </w:t>
      </w:r>
      <w:r w:rsidRPr="00CA2EA5">
        <w:t>Doffin/TED</w:t>
      </w:r>
      <w:r w:rsidRPr="001976E2">
        <w:t xml:space="preserve">. </w:t>
      </w:r>
      <w:r>
        <w:t xml:space="preserve">Se for øvrig punkt 1.5 ovenfor. </w:t>
      </w:r>
    </w:p>
    <w:p w14:paraId="40D143D8" w14:textId="77777777" w:rsidR="005C6EE6" w:rsidRPr="000073E6" w:rsidRDefault="005C6EE6" w:rsidP="00032DD4">
      <w:pPr>
        <w:pStyle w:val="OsloSansStandard"/>
        <w:rPr>
          <w:sz w:val="8"/>
          <w:szCs w:val="8"/>
        </w:rPr>
      </w:pPr>
    </w:p>
    <w:p w14:paraId="19172316" w14:textId="0B1E4502" w:rsidR="005A78AE" w:rsidRPr="001976E2" w:rsidRDefault="5BA4FD56" w:rsidP="5B0F7343">
      <w:pPr>
        <w:pStyle w:val="Overskrift2"/>
      </w:pPr>
      <w:bookmarkStart w:id="26" w:name="_Toc228190057"/>
      <w:bookmarkStart w:id="27" w:name="_Toc201116209"/>
      <w:bookmarkStart w:id="28" w:name="_Toc584431289"/>
      <w:r>
        <w:lastRenderedPageBreak/>
        <w:t>Innlevering av tilbud</w:t>
      </w:r>
      <w:bookmarkEnd w:id="26"/>
      <w:r>
        <w:t xml:space="preserve"> </w:t>
      </w:r>
      <w:bookmarkEnd w:id="27"/>
      <w:bookmarkEnd w:id="28"/>
    </w:p>
    <w:p w14:paraId="407988E1" w14:textId="77777777" w:rsidR="00370DF7" w:rsidRPr="001976E2" w:rsidRDefault="00370DF7" w:rsidP="00370DF7">
      <w:pPr>
        <w:pStyle w:val="OsloSansStandard"/>
        <w:rPr>
          <w:rFonts w:ascii="Times New Roman" w:eastAsia="Times New Roman" w:hAnsi="Times New Roman" w:cs="Times New Roman"/>
        </w:rPr>
      </w:pPr>
      <w:bookmarkStart w:id="29" w:name="_Toc201116210"/>
      <w:r>
        <w:t xml:space="preserve">Tilbudet skal leveres via KGV og skal være på norsk. Tilbudet skal være skriftlig og bindende i henhold til vedståelsesfristen. </w:t>
      </w:r>
    </w:p>
    <w:p w14:paraId="1184F563" w14:textId="77777777" w:rsidR="00370DF7" w:rsidRPr="001976E2" w:rsidRDefault="00370DF7" w:rsidP="00370DF7">
      <w:pPr>
        <w:pStyle w:val="OsloSansStandard"/>
      </w:pPr>
    </w:p>
    <w:p w14:paraId="34C68725" w14:textId="77777777" w:rsidR="00370DF7" w:rsidRDefault="00370DF7" w:rsidP="00370DF7">
      <w:pPr>
        <w:pStyle w:val="OsloSansStandard"/>
      </w:pPr>
      <w:r w:rsidRPr="47D1CB65">
        <w:t>All kommunikasjon, herunder eventuelle spørsmål, skal skje gjennom</w:t>
      </w:r>
      <w:r>
        <w:t xml:space="preserve"> meldingsfunksjonen i KGV</w:t>
      </w:r>
      <w:r w:rsidRPr="47D1CB65">
        <w:t xml:space="preserve">. </w:t>
      </w:r>
    </w:p>
    <w:p w14:paraId="290FFBE1" w14:textId="5D21FBAA" w:rsidR="006806FF" w:rsidRDefault="006806FF" w:rsidP="0A50F4BB">
      <w:pPr>
        <w:spacing w:after="0" w:line="240" w:lineRule="auto"/>
        <w:rPr>
          <w:rFonts w:ascii="Oslo Sans Office" w:eastAsia="Oslo Sans Office" w:hAnsi="Oslo Sans Office" w:cs="Oslo Sans Office"/>
          <w:lang w:eastAsia="nb-NO"/>
        </w:rPr>
      </w:pPr>
    </w:p>
    <w:p w14:paraId="7FD3ED9F" w14:textId="284AB7A0" w:rsidR="00125755" w:rsidRDefault="00F06628" w:rsidP="00125755">
      <w:pPr>
        <w:pStyle w:val="Overskrift3"/>
        <w:spacing w:before="0" w:after="0"/>
      </w:pPr>
      <w:bookmarkStart w:id="30" w:name="_Toc201116211"/>
      <w:bookmarkStart w:id="31" w:name="_Toc228190058"/>
      <w:bookmarkStart w:id="32" w:name="_Toc201116212"/>
      <w:bookmarkStart w:id="33" w:name="_Toc35635156"/>
      <w:bookmarkEnd w:id="29"/>
      <w:bookmarkEnd w:id="30"/>
      <w:r>
        <w:t>Vareprøver</w:t>
      </w:r>
      <w:bookmarkEnd w:id="31"/>
    </w:p>
    <w:p w14:paraId="24D984BD" w14:textId="77777777" w:rsidR="00125755" w:rsidRPr="00125755" w:rsidRDefault="00125755" w:rsidP="00125755">
      <w:pPr>
        <w:spacing w:after="0"/>
        <w:rPr>
          <w:sz w:val="10"/>
          <w:szCs w:val="10"/>
          <w:lang w:eastAsia="nb-NO"/>
        </w:rPr>
      </w:pPr>
    </w:p>
    <w:p w14:paraId="547DFDF4" w14:textId="70E9FC26" w:rsidR="0002607E" w:rsidRPr="00D84678" w:rsidRDefault="00121C59" w:rsidP="0002607E">
      <w:pPr>
        <w:pStyle w:val="Veiledningstekst"/>
        <w:rPr>
          <w:i w:val="0"/>
          <w:iCs w:val="0"/>
          <w:color w:val="auto"/>
        </w:rPr>
      </w:pPr>
      <w:r>
        <w:rPr>
          <w:i w:val="0"/>
          <w:iCs w:val="0"/>
          <w:color w:val="auto"/>
        </w:rPr>
        <w:t xml:space="preserve">Det </w:t>
      </w:r>
      <w:r w:rsidR="00611CC1">
        <w:rPr>
          <w:i w:val="0"/>
          <w:iCs w:val="0"/>
          <w:color w:val="auto"/>
        </w:rPr>
        <w:t xml:space="preserve">skal </w:t>
      </w:r>
      <w:r w:rsidR="0002607E" w:rsidRPr="00D84678">
        <w:rPr>
          <w:i w:val="0"/>
          <w:iCs w:val="0"/>
          <w:color w:val="auto"/>
        </w:rPr>
        <w:t>leveres vareprøver av følgende produkter:  </w:t>
      </w:r>
    </w:p>
    <w:p w14:paraId="1E959AAE" w14:textId="77777777" w:rsidR="00723496" w:rsidRPr="00723496" w:rsidRDefault="00723496" w:rsidP="0002607E">
      <w:pPr>
        <w:pStyle w:val="Veiledningstekst"/>
        <w:rPr>
          <w:b/>
          <w:bCs/>
          <w:i w:val="0"/>
          <w:iCs w:val="0"/>
          <w:color w:val="auto"/>
          <w:sz w:val="6"/>
          <w:szCs w:val="6"/>
        </w:rPr>
      </w:pPr>
    </w:p>
    <w:p w14:paraId="0084579B" w14:textId="4034498B" w:rsidR="0002607E" w:rsidRPr="00AF37E9" w:rsidRDefault="0002607E" w:rsidP="0002607E">
      <w:pPr>
        <w:pStyle w:val="Veiledningstekst"/>
        <w:rPr>
          <w:i w:val="0"/>
          <w:iCs w:val="0"/>
          <w:color w:val="auto"/>
          <w:sz w:val="22"/>
        </w:rPr>
      </w:pPr>
      <w:r w:rsidRPr="00AF37E9">
        <w:rPr>
          <w:b/>
          <w:bCs/>
          <w:i w:val="0"/>
          <w:iCs w:val="0"/>
          <w:color w:val="auto"/>
          <w:sz w:val="22"/>
        </w:rPr>
        <w:t>Brød</w:t>
      </w:r>
    </w:p>
    <w:p w14:paraId="7021803D" w14:textId="65CC4C37" w:rsidR="0002607E" w:rsidRPr="00D84678" w:rsidRDefault="0002607E" w:rsidP="516AE8D5">
      <w:pPr>
        <w:pStyle w:val="Veiledningstekst"/>
        <w:numPr>
          <w:ilvl w:val="0"/>
          <w:numId w:val="19"/>
        </w:numPr>
        <w:rPr>
          <w:i w:val="0"/>
          <w:iCs w:val="0"/>
          <w:color w:val="auto"/>
        </w:rPr>
      </w:pPr>
      <w:r w:rsidRPr="516AE8D5">
        <w:rPr>
          <w:i w:val="0"/>
          <w:iCs w:val="0"/>
          <w:color w:val="auto"/>
        </w:rPr>
        <w:t xml:space="preserve">1. stk. </w:t>
      </w:r>
      <w:r w:rsidR="0C8576BE" w:rsidRPr="516AE8D5">
        <w:rPr>
          <w:i w:val="0"/>
          <w:iCs w:val="0"/>
          <w:color w:val="auto"/>
        </w:rPr>
        <w:t>g</w:t>
      </w:r>
      <w:r w:rsidRPr="516AE8D5">
        <w:rPr>
          <w:i w:val="0"/>
          <w:iCs w:val="0"/>
          <w:color w:val="auto"/>
        </w:rPr>
        <w:t>rovt brød </w:t>
      </w:r>
    </w:p>
    <w:p w14:paraId="5041A76F" w14:textId="7601FA59" w:rsidR="0002607E" w:rsidRPr="00D84678" w:rsidRDefault="0002607E" w:rsidP="516AE8D5">
      <w:pPr>
        <w:pStyle w:val="Veiledningstekst"/>
        <w:numPr>
          <w:ilvl w:val="0"/>
          <w:numId w:val="20"/>
        </w:numPr>
        <w:rPr>
          <w:i w:val="0"/>
          <w:iCs w:val="0"/>
          <w:color w:val="auto"/>
        </w:rPr>
      </w:pPr>
      <w:r w:rsidRPr="516AE8D5">
        <w:rPr>
          <w:i w:val="0"/>
          <w:iCs w:val="0"/>
          <w:color w:val="auto"/>
        </w:rPr>
        <w:t>1.stk.</w:t>
      </w:r>
      <w:r w:rsidR="17B28AAD" w:rsidRPr="516AE8D5">
        <w:rPr>
          <w:i w:val="0"/>
          <w:iCs w:val="0"/>
          <w:color w:val="auto"/>
        </w:rPr>
        <w:t xml:space="preserve"> k</w:t>
      </w:r>
      <w:r w:rsidRPr="516AE8D5">
        <w:rPr>
          <w:i w:val="0"/>
          <w:iCs w:val="0"/>
          <w:color w:val="auto"/>
        </w:rPr>
        <w:t>neipp </w:t>
      </w:r>
    </w:p>
    <w:p w14:paraId="448D8498" w14:textId="77777777" w:rsidR="00723496" w:rsidRDefault="0002607E" w:rsidP="0002607E">
      <w:pPr>
        <w:pStyle w:val="Veiledningstekst"/>
        <w:numPr>
          <w:ilvl w:val="0"/>
          <w:numId w:val="21"/>
        </w:numPr>
        <w:rPr>
          <w:i w:val="0"/>
          <w:iCs w:val="0"/>
          <w:color w:val="auto"/>
        </w:rPr>
      </w:pPr>
      <w:r w:rsidRPr="00D84678">
        <w:rPr>
          <w:i w:val="0"/>
          <w:iCs w:val="0"/>
          <w:color w:val="auto"/>
        </w:rPr>
        <w:t>1 stk. loff </w:t>
      </w:r>
    </w:p>
    <w:p w14:paraId="086929CB" w14:textId="77777777" w:rsidR="00723496" w:rsidRPr="00723496" w:rsidRDefault="00723496" w:rsidP="00723496">
      <w:pPr>
        <w:pStyle w:val="Veiledningstekst"/>
        <w:rPr>
          <w:i w:val="0"/>
          <w:iCs w:val="0"/>
          <w:color w:val="auto"/>
          <w:sz w:val="8"/>
          <w:szCs w:val="8"/>
        </w:rPr>
      </w:pPr>
    </w:p>
    <w:p w14:paraId="6D1BE47E" w14:textId="71A25C78" w:rsidR="0002607E" w:rsidRPr="00AF37E9" w:rsidRDefault="00AF37E9" w:rsidP="00723496">
      <w:pPr>
        <w:pStyle w:val="Veiledningstekst"/>
        <w:rPr>
          <w:i w:val="0"/>
          <w:iCs w:val="0"/>
          <w:color w:val="auto"/>
          <w:sz w:val="22"/>
        </w:rPr>
      </w:pPr>
      <w:r>
        <w:rPr>
          <w:b/>
          <w:bCs/>
          <w:i w:val="0"/>
          <w:iCs w:val="0"/>
          <w:color w:val="auto"/>
          <w:sz w:val="22"/>
        </w:rPr>
        <w:t>Bakevarer og kaker</w:t>
      </w:r>
    </w:p>
    <w:p w14:paraId="6219A4E5" w14:textId="225C24A3" w:rsidR="0002607E" w:rsidRPr="00D84678" w:rsidRDefault="0002607E">
      <w:pPr>
        <w:pStyle w:val="Veiledningstekst"/>
        <w:numPr>
          <w:ilvl w:val="0"/>
          <w:numId w:val="22"/>
        </w:numPr>
        <w:rPr>
          <w:i w:val="0"/>
          <w:iCs w:val="0"/>
          <w:color w:val="auto"/>
        </w:rPr>
      </w:pPr>
      <w:r w:rsidRPr="00D84678">
        <w:rPr>
          <w:i w:val="0"/>
          <w:iCs w:val="0"/>
          <w:color w:val="auto"/>
        </w:rPr>
        <w:t>1 stk. liten </w:t>
      </w:r>
      <w:r w:rsidR="00943F84">
        <w:rPr>
          <w:i w:val="0"/>
          <w:iCs w:val="0"/>
          <w:color w:val="auto"/>
        </w:rPr>
        <w:t>sjokoladekake</w:t>
      </w:r>
      <w:r w:rsidRPr="00D84678">
        <w:rPr>
          <w:i w:val="0"/>
          <w:iCs w:val="0"/>
          <w:color w:val="auto"/>
        </w:rPr>
        <w:t> </w:t>
      </w:r>
    </w:p>
    <w:p w14:paraId="0CD7BDFC" w14:textId="77777777" w:rsidR="0002607E" w:rsidRPr="00D84678" w:rsidRDefault="0002607E">
      <w:pPr>
        <w:pStyle w:val="Veiledningstekst"/>
        <w:numPr>
          <w:ilvl w:val="0"/>
          <w:numId w:val="23"/>
        </w:numPr>
        <w:rPr>
          <w:i w:val="0"/>
          <w:iCs w:val="0"/>
          <w:color w:val="auto"/>
        </w:rPr>
      </w:pPr>
      <w:r w:rsidRPr="00D84678">
        <w:rPr>
          <w:i w:val="0"/>
          <w:iCs w:val="0"/>
          <w:color w:val="auto"/>
        </w:rPr>
        <w:t>1 stk. liten marsipankake </w:t>
      </w:r>
    </w:p>
    <w:p w14:paraId="4BA02963" w14:textId="77777777" w:rsidR="0002607E" w:rsidRPr="00D84678" w:rsidRDefault="0002607E">
      <w:pPr>
        <w:pStyle w:val="Veiledningstekst"/>
        <w:numPr>
          <w:ilvl w:val="0"/>
          <w:numId w:val="24"/>
        </w:numPr>
        <w:rPr>
          <w:i w:val="0"/>
          <w:iCs w:val="0"/>
          <w:color w:val="auto"/>
        </w:rPr>
      </w:pPr>
      <w:r w:rsidRPr="00D84678">
        <w:rPr>
          <w:i w:val="0"/>
          <w:iCs w:val="0"/>
          <w:color w:val="auto"/>
        </w:rPr>
        <w:t>4 stk. bolle m/rosiner </w:t>
      </w:r>
    </w:p>
    <w:p w14:paraId="18D75C8E" w14:textId="77777777" w:rsidR="0002607E" w:rsidRDefault="0002607E" w:rsidP="002C0753">
      <w:pPr>
        <w:pStyle w:val="Veiledningstekst"/>
        <w:rPr>
          <w:i w:val="0"/>
          <w:iCs w:val="0"/>
        </w:rPr>
      </w:pPr>
    </w:p>
    <w:p w14:paraId="71B57EA7" w14:textId="1074C620" w:rsidR="006574B0" w:rsidRDefault="00F64848" w:rsidP="006574B0">
      <w:pPr>
        <w:pStyle w:val="Veiledningstekst"/>
        <w:rPr>
          <w:i w:val="0"/>
          <w:iCs w:val="0"/>
          <w:color w:val="auto"/>
        </w:rPr>
      </w:pPr>
      <w:r>
        <w:rPr>
          <w:i w:val="0"/>
          <w:iCs w:val="0"/>
          <w:color w:val="auto"/>
        </w:rPr>
        <w:t>V</w:t>
      </w:r>
      <w:r w:rsidR="006574B0" w:rsidRPr="00D84678">
        <w:rPr>
          <w:i w:val="0"/>
          <w:iCs w:val="0"/>
          <w:color w:val="auto"/>
        </w:rPr>
        <w:t>areprøve</w:t>
      </w:r>
      <w:r>
        <w:rPr>
          <w:i w:val="0"/>
          <w:iCs w:val="0"/>
          <w:color w:val="auto"/>
        </w:rPr>
        <w:t>ne skal leve</w:t>
      </w:r>
      <w:r w:rsidR="006574B0" w:rsidRPr="00D84678">
        <w:rPr>
          <w:i w:val="0"/>
          <w:iCs w:val="0"/>
          <w:color w:val="auto"/>
        </w:rPr>
        <w:t>r</w:t>
      </w:r>
      <w:r>
        <w:rPr>
          <w:i w:val="0"/>
          <w:iCs w:val="0"/>
          <w:color w:val="auto"/>
        </w:rPr>
        <w:t>es</w:t>
      </w:r>
      <w:r w:rsidR="006574B0" w:rsidRPr="00D84678">
        <w:rPr>
          <w:i w:val="0"/>
          <w:iCs w:val="0"/>
          <w:color w:val="auto"/>
        </w:rPr>
        <w:t xml:space="preserve"> til </w:t>
      </w:r>
      <w:r w:rsidR="006574B0">
        <w:rPr>
          <w:i w:val="0"/>
          <w:iCs w:val="0"/>
          <w:color w:val="auto"/>
        </w:rPr>
        <w:t>Sykehjemsetatens</w:t>
      </w:r>
      <w:r w:rsidR="006574B0" w:rsidRPr="00D84678">
        <w:rPr>
          <w:i w:val="0"/>
          <w:iCs w:val="0"/>
          <w:color w:val="auto"/>
        </w:rPr>
        <w:t xml:space="preserve"> resepsjon</w:t>
      </w:r>
      <w:r w:rsidR="00E30AA4">
        <w:rPr>
          <w:i w:val="0"/>
          <w:iCs w:val="0"/>
          <w:color w:val="auto"/>
        </w:rPr>
        <w:t xml:space="preserve"> </w:t>
      </w:r>
      <w:r w:rsidR="00E30AA4" w:rsidRPr="00E30AA4">
        <w:rPr>
          <w:b/>
          <w:bCs/>
          <w:i w:val="0"/>
          <w:iCs w:val="0"/>
          <w:color w:val="auto"/>
          <w:u w:val="single"/>
        </w:rPr>
        <w:t>tirsdag</w:t>
      </w:r>
      <w:r w:rsidR="006574B0" w:rsidRPr="00E30AA4">
        <w:rPr>
          <w:b/>
          <w:bCs/>
          <w:i w:val="0"/>
          <w:iCs w:val="0"/>
          <w:color w:val="auto"/>
          <w:u w:val="single"/>
        </w:rPr>
        <w:t> </w:t>
      </w:r>
      <w:r w:rsidR="00113C29" w:rsidRPr="00E30AA4">
        <w:rPr>
          <w:b/>
          <w:bCs/>
          <w:i w:val="0"/>
          <w:iCs w:val="0"/>
          <w:color w:val="auto"/>
          <w:u w:val="single"/>
        </w:rPr>
        <w:t>den</w:t>
      </w:r>
      <w:r w:rsidR="003E37C0" w:rsidRPr="00E30AA4">
        <w:rPr>
          <w:b/>
          <w:bCs/>
          <w:i w:val="0"/>
          <w:iCs w:val="0"/>
          <w:color w:val="auto"/>
          <w:u w:val="single"/>
        </w:rPr>
        <w:t xml:space="preserve"> </w:t>
      </w:r>
      <w:r w:rsidR="00F47E96" w:rsidRPr="00E30AA4">
        <w:rPr>
          <w:b/>
          <w:bCs/>
          <w:i w:val="0"/>
          <w:iCs w:val="0"/>
          <w:color w:val="auto"/>
          <w:u w:val="single"/>
        </w:rPr>
        <w:t>4</w:t>
      </w:r>
      <w:r w:rsidR="003E37C0" w:rsidRPr="00131C19">
        <w:rPr>
          <w:b/>
          <w:bCs/>
          <w:i w:val="0"/>
          <w:iCs w:val="0"/>
          <w:color w:val="auto"/>
          <w:u w:val="single"/>
        </w:rPr>
        <w:t>. august</w:t>
      </w:r>
      <w:r w:rsidR="003E37C0">
        <w:rPr>
          <w:i w:val="0"/>
          <w:iCs w:val="0"/>
          <w:color w:val="auto"/>
        </w:rPr>
        <w:t xml:space="preserve">. </w:t>
      </w:r>
      <w:r w:rsidR="006574B0" w:rsidRPr="00D84678">
        <w:rPr>
          <w:i w:val="0"/>
          <w:iCs w:val="0"/>
          <w:color w:val="auto"/>
        </w:rPr>
        <w:t xml:space="preserve"> </w:t>
      </w:r>
      <w:r w:rsidR="006574B0">
        <w:rPr>
          <w:i w:val="0"/>
          <w:iCs w:val="0"/>
          <w:color w:val="auto"/>
        </w:rPr>
        <w:t>Leveransen skal</w:t>
      </w:r>
      <w:r w:rsidR="006574B0" w:rsidRPr="00D84678">
        <w:rPr>
          <w:i w:val="0"/>
          <w:iCs w:val="0"/>
          <w:color w:val="auto"/>
        </w:rPr>
        <w:t xml:space="preserve"> merkes med produktnavn og leverandør</w:t>
      </w:r>
      <w:r w:rsidR="006574B0">
        <w:rPr>
          <w:i w:val="0"/>
          <w:iCs w:val="0"/>
          <w:color w:val="auto"/>
        </w:rPr>
        <w:t>ens</w:t>
      </w:r>
      <w:r w:rsidR="006574B0" w:rsidRPr="00D84678">
        <w:rPr>
          <w:i w:val="0"/>
          <w:iCs w:val="0"/>
          <w:color w:val="auto"/>
        </w:rPr>
        <w:t xml:space="preserve"> navn</w:t>
      </w:r>
      <w:r w:rsidR="006574B0">
        <w:rPr>
          <w:i w:val="0"/>
          <w:iCs w:val="0"/>
          <w:color w:val="auto"/>
        </w:rPr>
        <w:t>, samt at hvert enkelt produkt skal merkes med produktnavn</w:t>
      </w:r>
      <w:r w:rsidR="006574B0" w:rsidRPr="00D84678">
        <w:rPr>
          <w:i w:val="0"/>
          <w:iCs w:val="0"/>
          <w:color w:val="auto"/>
        </w:rPr>
        <w:t>.</w:t>
      </w:r>
      <w:r w:rsidR="006574B0" w:rsidRPr="00121C59">
        <w:rPr>
          <w:i w:val="0"/>
          <w:iCs w:val="0"/>
          <w:color w:val="auto"/>
        </w:rPr>
        <w:t xml:space="preserve"> </w:t>
      </w:r>
      <w:r w:rsidR="006574B0" w:rsidRPr="00D84678">
        <w:rPr>
          <w:i w:val="0"/>
          <w:iCs w:val="0"/>
          <w:color w:val="auto"/>
        </w:rPr>
        <w:t>Leveringen av vareprøver skal være kostnadsfri for oppdragsgiver.</w:t>
      </w:r>
    </w:p>
    <w:p w14:paraId="5AC8B4BE" w14:textId="77777777" w:rsidR="006574B0" w:rsidRDefault="006574B0" w:rsidP="006574B0">
      <w:pPr>
        <w:pStyle w:val="Veiledningstekst"/>
        <w:rPr>
          <w:i w:val="0"/>
          <w:iCs w:val="0"/>
          <w:color w:val="auto"/>
        </w:rPr>
      </w:pPr>
    </w:p>
    <w:p w14:paraId="60CAC266" w14:textId="77777777" w:rsidR="006574B0" w:rsidRDefault="006574B0" w:rsidP="006574B0">
      <w:pPr>
        <w:pStyle w:val="Veiledningstekst"/>
        <w:rPr>
          <w:i w:val="0"/>
          <w:iCs w:val="0"/>
          <w:color w:val="auto"/>
        </w:rPr>
      </w:pPr>
      <w:r>
        <w:rPr>
          <w:i w:val="0"/>
          <w:iCs w:val="0"/>
          <w:color w:val="auto"/>
        </w:rPr>
        <w:t xml:space="preserve">Sykehjemsetatens adresse er Nedre Slottsgt. 3, 0157 Oslo. </w:t>
      </w:r>
    </w:p>
    <w:p w14:paraId="5D90BA0A" w14:textId="77777777" w:rsidR="006574B0" w:rsidRDefault="006574B0" w:rsidP="006574B0">
      <w:pPr>
        <w:pStyle w:val="Veiledningstekst"/>
        <w:rPr>
          <w:i w:val="0"/>
          <w:iCs w:val="0"/>
          <w:color w:val="auto"/>
        </w:rPr>
      </w:pPr>
      <w:r>
        <w:rPr>
          <w:i w:val="0"/>
          <w:iCs w:val="0"/>
          <w:color w:val="auto"/>
        </w:rPr>
        <w:t>Resepsjonens åpningstider er fra kl. 9.00 til kl. 15.00.</w:t>
      </w:r>
    </w:p>
    <w:p w14:paraId="143DFC8F" w14:textId="77777777" w:rsidR="006574B0" w:rsidRDefault="006574B0" w:rsidP="006574B0">
      <w:pPr>
        <w:pStyle w:val="Veiledningstekst"/>
        <w:rPr>
          <w:i w:val="0"/>
          <w:iCs w:val="0"/>
          <w:color w:val="auto"/>
        </w:rPr>
      </w:pPr>
      <w:r>
        <w:rPr>
          <w:i w:val="0"/>
          <w:iCs w:val="0"/>
          <w:color w:val="auto"/>
        </w:rPr>
        <w:t>Kontaktinfo ang. levering av vareprøver: Leona V. Pilares, tlf.  975 74 562</w:t>
      </w:r>
    </w:p>
    <w:p w14:paraId="290EB525" w14:textId="77777777" w:rsidR="006574B0" w:rsidRDefault="006574B0" w:rsidP="006574B0">
      <w:pPr>
        <w:pStyle w:val="Veiledningstekst"/>
        <w:rPr>
          <w:i w:val="0"/>
          <w:iCs w:val="0"/>
          <w:color w:val="auto"/>
        </w:rPr>
      </w:pPr>
    </w:p>
    <w:p w14:paraId="344812F3" w14:textId="77777777" w:rsidR="006574B0" w:rsidRPr="00D84678" w:rsidRDefault="006574B0" w:rsidP="7909151E">
      <w:pPr>
        <w:pStyle w:val="Veiledningstekst"/>
        <w:rPr>
          <w:i w:val="0"/>
          <w:iCs w:val="0"/>
          <w:color w:val="auto"/>
        </w:rPr>
      </w:pPr>
      <w:r w:rsidRPr="7909151E">
        <w:rPr>
          <w:i w:val="0"/>
          <w:iCs w:val="0"/>
          <w:color w:val="auto"/>
        </w:rPr>
        <w:t>Det vil bli utført en såkalt «blindtest» av vareprøvene der smak, utseende og konsistens vurderes. Produktegenskaper skal dokumenteres ved at leverandøren skal levere inn produktdatablader på hvert enkelt produkt. For de resterende produktene skal valgt leverandør levere produktdatablader før oppstart av kontrakt. </w:t>
      </w:r>
    </w:p>
    <w:p w14:paraId="4AC04F2E" w14:textId="77777777" w:rsidR="006574B0" w:rsidRPr="006574B0" w:rsidRDefault="006574B0" w:rsidP="002C0753">
      <w:pPr>
        <w:pStyle w:val="Veiledningstekst"/>
        <w:rPr>
          <w:i w:val="0"/>
          <w:iCs w:val="0"/>
        </w:rPr>
      </w:pPr>
    </w:p>
    <w:p w14:paraId="71CD705D" w14:textId="2E866379" w:rsidR="000D229D" w:rsidRPr="001976E2" w:rsidRDefault="5BA4FD56" w:rsidP="00324682">
      <w:pPr>
        <w:pStyle w:val="Overskrift2"/>
      </w:pPr>
      <w:bookmarkStart w:id="34" w:name="_Toc228190059"/>
      <w:r w:rsidRPr="001976E2">
        <w:t>Deltilbud</w:t>
      </w:r>
      <w:bookmarkEnd w:id="32"/>
      <w:bookmarkEnd w:id="33"/>
      <w:bookmarkEnd w:id="34"/>
      <w:r w:rsidRPr="001976E2">
        <w:t xml:space="preserve"> </w:t>
      </w:r>
    </w:p>
    <w:p w14:paraId="0A4B1A26" w14:textId="77777777" w:rsidR="000D229D" w:rsidRPr="001976E2" w:rsidRDefault="000D229D" w:rsidP="00DA7F95">
      <w:pPr>
        <w:pStyle w:val="OsloSansStandard"/>
      </w:pPr>
      <w:r w:rsidRPr="001976E2">
        <w:t>Det er ikke adgang til å gi tilbud på deler av oppdraget.</w:t>
      </w:r>
    </w:p>
    <w:p w14:paraId="3BB03BEA" w14:textId="294710B8" w:rsidR="000D229D" w:rsidRDefault="5BA4FD56" w:rsidP="00324682">
      <w:pPr>
        <w:pStyle w:val="Overskrift2"/>
      </w:pPr>
      <w:bookmarkStart w:id="35" w:name="_Toc201116213"/>
      <w:bookmarkStart w:id="36" w:name="_Toc1859251831"/>
      <w:bookmarkStart w:id="37" w:name="_Toc228190060"/>
      <w:r w:rsidRPr="001976E2">
        <w:t xml:space="preserve">Alternative </w:t>
      </w:r>
      <w:r w:rsidRPr="17693AC6">
        <w:t xml:space="preserve">og </w:t>
      </w:r>
      <w:r w:rsidR="798E3B79" w:rsidRPr="17693AC6">
        <w:t xml:space="preserve">parallelle </w:t>
      </w:r>
      <w:r w:rsidRPr="001976E2">
        <w:t>tilbud</w:t>
      </w:r>
      <w:bookmarkEnd w:id="35"/>
      <w:bookmarkEnd w:id="36"/>
      <w:bookmarkEnd w:id="37"/>
    </w:p>
    <w:p w14:paraId="5F006CB5" w14:textId="3F737D36" w:rsidR="00527071" w:rsidRPr="00D546B8" w:rsidRDefault="00527071" w:rsidP="00527071">
      <w:pPr>
        <w:pStyle w:val="OsloSansStandard"/>
      </w:pPr>
      <w:r w:rsidRPr="15752E03">
        <w:rPr>
          <w:color w:val="000000" w:themeColor="text1"/>
        </w:rPr>
        <w:t xml:space="preserve">Det er </w:t>
      </w:r>
      <w:r>
        <w:rPr>
          <w:rStyle w:val="BltekstTegn"/>
          <w:color w:val="auto"/>
        </w:rPr>
        <w:t xml:space="preserve">ikke </w:t>
      </w:r>
      <w:r w:rsidRPr="15752E03">
        <w:rPr>
          <w:color w:val="000000" w:themeColor="text1"/>
        </w:rPr>
        <w:t>adgang til å gi parallelle tilbud</w:t>
      </w:r>
      <w:r>
        <w:rPr>
          <w:color w:val="000000" w:themeColor="text1"/>
        </w:rPr>
        <w:t>.</w:t>
      </w:r>
    </w:p>
    <w:p w14:paraId="661DA37C" w14:textId="30564CE5" w:rsidR="000D229D" w:rsidRPr="008519C8" w:rsidRDefault="5BA4FD56" w:rsidP="00324682">
      <w:pPr>
        <w:pStyle w:val="Overskrift2"/>
      </w:pPr>
      <w:bookmarkStart w:id="38" w:name="_Toc10439572"/>
      <w:bookmarkStart w:id="39" w:name="_Toc228190061"/>
      <w:r w:rsidRPr="008519C8">
        <w:t>Opplysningsplikt</w:t>
      </w:r>
      <w:bookmarkEnd w:id="38"/>
      <w:bookmarkEnd w:id="39"/>
    </w:p>
    <w:p w14:paraId="363FCE6A" w14:textId="07F288F4" w:rsidR="00960B59" w:rsidRPr="008519C8" w:rsidRDefault="000D229D" w:rsidP="002C0753">
      <w:pPr>
        <w:pStyle w:val="OsloSansStandard"/>
      </w:pPr>
      <w:r w:rsidRPr="3C1D4C1A">
        <w:t>Oppdragsgiver vil gi skriftlig melding med en kort begrunnelse dersom leverandør eller tilbud avvises eller konkurransen avlyses.</w:t>
      </w:r>
    </w:p>
    <w:p w14:paraId="50804DF9" w14:textId="77777777" w:rsidR="000D229D" w:rsidRPr="008519C8" w:rsidRDefault="5BA4FD56" w:rsidP="00324682">
      <w:pPr>
        <w:pStyle w:val="Overskrift2"/>
      </w:pPr>
      <w:bookmarkStart w:id="40" w:name="_Toc659162691"/>
      <w:bookmarkStart w:id="41" w:name="_Toc228190062"/>
      <w:r w:rsidRPr="008519C8">
        <w:lastRenderedPageBreak/>
        <w:t>Taushetsplikt</w:t>
      </w:r>
      <w:bookmarkEnd w:id="40"/>
      <w:bookmarkEnd w:id="41"/>
    </w:p>
    <w:p w14:paraId="653C36C7" w14:textId="77777777" w:rsidR="000D229D" w:rsidRPr="008519C8" w:rsidRDefault="000D229D" w:rsidP="002C0753">
      <w:pPr>
        <w:pStyle w:val="OsloSansStandard"/>
      </w:pPr>
      <w:r w:rsidRPr="008519C8">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520E4AA8" w14:textId="77777777" w:rsidR="000D229D" w:rsidRPr="008519C8" w:rsidRDefault="000D229D" w:rsidP="002C0753">
      <w:pPr>
        <w:pStyle w:val="OsloSansStandard"/>
      </w:pPr>
    </w:p>
    <w:p w14:paraId="0952EB1F" w14:textId="5D046D2C" w:rsidR="000D229D" w:rsidRPr="008519C8" w:rsidRDefault="5BA4FD56" w:rsidP="002C0753">
      <w:pPr>
        <w:pStyle w:val="OsloSansStandard"/>
      </w:pPr>
      <w:r w:rsidRPr="008519C8">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r w:rsidR="00A54E67" w:rsidRPr="008519C8">
        <w:t xml:space="preserve"> </w:t>
      </w:r>
    </w:p>
    <w:p w14:paraId="4D12C0CE" w14:textId="77777777" w:rsidR="000D229D" w:rsidRPr="008519C8" w:rsidRDefault="5BA4FD56" w:rsidP="00324682">
      <w:pPr>
        <w:pStyle w:val="Overskrift2"/>
      </w:pPr>
      <w:bookmarkStart w:id="42" w:name="_Toc1434728330"/>
      <w:bookmarkStart w:id="43" w:name="_Toc228190063"/>
      <w:r w:rsidRPr="008519C8">
        <w:t>Offentlighet</w:t>
      </w:r>
      <w:bookmarkEnd w:id="42"/>
      <w:bookmarkEnd w:id="43"/>
    </w:p>
    <w:p w14:paraId="637B6FAF" w14:textId="77777777" w:rsidR="000D229D" w:rsidRPr="008519C8" w:rsidRDefault="000D229D" w:rsidP="002C0753">
      <w:pPr>
        <w:pStyle w:val="OsloSansStandard"/>
      </w:pPr>
      <w:r w:rsidRPr="008519C8">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1178660B" w14:textId="77777777" w:rsidR="000D229D" w:rsidRPr="008519C8" w:rsidRDefault="000D229D" w:rsidP="002C0753">
      <w:pPr>
        <w:pStyle w:val="OsloSansStandard"/>
      </w:pPr>
    </w:p>
    <w:p w14:paraId="52E62E2E" w14:textId="77777777" w:rsidR="00626154" w:rsidRPr="008519C8" w:rsidRDefault="00626154" w:rsidP="00626154">
      <w:pPr>
        <w:pStyle w:val="OsloSansStandard"/>
      </w:pPr>
      <w:bookmarkStart w:id="44" w:name="_Toc629272977"/>
      <w:bookmarkStart w:id="45" w:name="_Toc228190064"/>
      <w:r w:rsidRPr="008519C8">
        <w:t xml:space="preserve">Oppdragsgiver henviser til </w:t>
      </w:r>
      <w:r w:rsidRPr="005E53AB">
        <w:t>vedlegg 6</w:t>
      </w:r>
      <w:r w:rsidRPr="005E53AB">
        <w:rPr>
          <w:color w:val="0070C0"/>
        </w:rPr>
        <w:t xml:space="preserve"> </w:t>
      </w:r>
      <w:r w:rsidRPr="005E53AB">
        <w:t>for nærmere</w:t>
      </w:r>
      <w:r w:rsidRPr="008519C8">
        <w:t xml:space="preserve"> veiledning om sladding av tilbud. </w:t>
      </w:r>
    </w:p>
    <w:p w14:paraId="44AF26A6" w14:textId="77777777" w:rsidR="000D229D" w:rsidRPr="000D229D" w:rsidRDefault="5BA4FD56" w:rsidP="00324682">
      <w:pPr>
        <w:pStyle w:val="Overskrift2"/>
      </w:pPr>
      <w:r w:rsidRPr="008519C8">
        <w:t>Personopplysninger</w:t>
      </w:r>
      <w:bookmarkEnd w:id="44"/>
      <w:bookmarkEnd w:id="45"/>
      <w:r w:rsidRPr="008519C8">
        <w:t xml:space="preserve">   </w:t>
      </w:r>
    </w:p>
    <w:p w14:paraId="0E6A7AA9" w14:textId="74E7E82E" w:rsidR="000D229D" w:rsidRPr="008519C8" w:rsidRDefault="000D229D" w:rsidP="002C0753">
      <w:pPr>
        <w:pStyle w:val="OsloSansStandard"/>
      </w:pPr>
      <w:r w:rsidRPr="008519C8">
        <w:t xml:space="preserve">Dersom personopplysninger, for eksempel navn på tilbudte ressurser, CVer eller liknende, leveres inn som en del av tilbudet/forespørselen blir </w:t>
      </w:r>
      <w:r w:rsidR="00D87441">
        <w:t>O</w:t>
      </w:r>
      <w:r w:rsidRPr="008519C8">
        <w:t xml:space="preserve">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002C0753">
      <w:pPr>
        <w:pStyle w:val="OsloSansStandard"/>
      </w:pPr>
    </w:p>
    <w:p w14:paraId="0CE5EB8B" w14:textId="34DA8186" w:rsidR="00D01404" w:rsidRPr="00960B59" w:rsidRDefault="000D229D" w:rsidP="002C0753">
      <w:pPr>
        <w:pStyle w:val="OsloSansStandard"/>
      </w:pPr>
      <w:r w:rsidRPr="0511EC6E">
        <w:t xml:space="preserve">Som offentlig virksomhet er </w:t>
      </w:r>
      <w:r w:rsidR="5F261C69" w:rsidRPr="0511EC6E">
        <w:t>O</w:t>
      </w:r>
      <w:r w:rsidRPr="0511EC6E">
        <w:t xml:space="preserve">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7836202C" w14:textId="77777777" w:rsidR="000D229D" w:rsidRPr="004C2079" w:rsidRDefault="5BA4FD56" w:rsidP="00324682">
      <w:pPr>
        <w:pStyle w:val="Overskrift2"/>
      </w:pPr>
      <w:bookmarkStart w:id="46" w:name="_Toc201116218"/>
      <w:bookmarkStart w:id="47" w:name="_Toc1433956923"/>
      <w:bookmarkStart w:id="48" w:name="_Toc228190065"/>
      <w:r w:rsidRPr="004C2079">
        <w:t>Avvik</w:t>
      </w:r>
      <w:bookmarkEnd w:id="46"/>
      <w:bookmarkEnd w:id="47"/>
      <w:bookmarkEnd w:id="48"/>
    </w:p>
    <w:p w14:paraId="4F7D27ED" w14:textId="56132FA6" w:rsidR="000D229D" w:rsidRPr="004C2079" w:rsidRDefault="000D229D" w:rsidP="002C0753">
      <w:pPr>
        <w:pStyle w:val="OsloSansStandard"/>
        <w:rPr>
          <w:b/>
          <w:bCs/>
        </w:rPr>
      </w:pPr>
      <w:r w:rsidRPr="004C2079">
        <w:t xml:space="preserve">Det er ikke anledning til å ha vesentlige avvik fra anskaffelsesdokumentene. Tilbud som inneholder slike vesentlige </w:t>
      </w:r>
      <w:r w:rsidR="00800F95" w:rsidRPr="004C2079">
        <w:t>avvik,</w:t>
      </w:r>
      <w:r w:rsidRPr="004C2079">
        <w:t xml:space="preserve"> vil bli avvist.</w:t>
      </w:r>
    </w:p>
    <w:p w14:paraId="0F719754" w14:textId="77777777" w:rsidR="000D229D" w:rsidRPr="004C2079" w:rsidRDefault="000D229D" w:rsidP="002C0753">
      <w:pPr>
        <w:pStyle w:val="OsloSansStandard"/>
      </w:pPr>
    </w:p>
    <w:p w14:paraId="13C71808" w14:textId="7F6D269C" w:rsidR="000D229D" w:rsidRPr="004C2079" w:rsidRDefault="000D229D" w:rsidP="002C0753">
      <w:pPr>
        <w:pStyle w:val="OsloSansStandard"/>
      </w:pPr>
      <w:r w:rsidRPr="0511EC6E">
        <w:t xml:space="preserve">Andre avvik skal være presise og entydige, slik at </w:t>
      </w:r>
      <w:r w:rsidR="004C497C">
        <w:t>O</w:t>
      </w:r>
      <w:r w:rsidRPr="0511EC6E">
        <w:t>ppdragsgiver kan vurdere og prise disse uten kontakt med leverandøren. Avvik skal klart fremgå av</w:t>
      </w:r>
      <w:r w:rsidRPr="0511EC6E">
        <w:rPr>
          <w:i/>
        </w:rPr>
        <w:t xml:space="preserve"> </w:t>
      </w:r>
      <w:r w:rsidRPr="0511EC6E">
        <w:t>tilbudsbrevet med henvisning til hvor i tilbudet avvik framkommer (sidetall og punktnummer).</w:t>
      </w:r>
    </w:p>
    <w:p w14:paraId="57F1AC51" w14:textId="77777777" w:rsidR="000D229D" w:rsidRPr="004C2079" w:rsidRDefault="000D229D" w:rsidP="002C0753">
      <w:pPr>
        <w:pStyle w:val="OsloSansStandard"/>
      </w:pPr>
    </w:p>
    <w:p w14:paraId="3E490A5B" w14:textId="61977329" w:rsidR="00B802D8" w:rsidRPr="00960B59" w:rsidRDefault="000D229D" w:rsidP="002C0753">
      <w:pPr>
        <w:pStyle w:val="OsloSansStandard"/>
      </w:pPr>
      <w:r w:rsidRPr="0511EC6E">
        <w:lastRenderedPageBreak/>
        <w:t>Leverandørens henvisning til standardiserte leveringsvilkår eller lignende vil bli betraktet som avvik fra anskaffelsesdokumentene dersom de avviker fra foreliggende konkurranse- eller kontraktbestemmelser.</w:t>
      </w:r>
    </w:p>
    <w:p w14:paraId="12CE0540" w14:textId="77777777" w:rsidR="000D229D" w:rsidRPr="004C2079" w:rsidRDefault="5BA4FD56" w:rsidP="00324682">
      <w:pPr>
        <w:pStyle w:val="Overskrift2"/>
      </w:pPr>
      <w:bookmarkStart w:id="49" w:name="_Toc1157414981"/>
      <w:bookmarkStart w:id="50" w:name="_Toc228190066"/>
      <w:r w:rsidRPr="004C2079">
        <w:t>Rettelser, suppleringer eller endring av konkurransegrunnlaget</w:t>
      </w:r>
      <w:bookmarkEnd w:id="49"/>
      <w:bookmarkEnd w:id="50"/>
    </w:p>
    <w:p w14:paraId="2964AC96" w14:textId="29FF4E5C" w:rsidR="00B802D8" w:rsidRPr="007D0AB5" w:rsidRDefault="000D229D" w:rsidP="002C0753">
      <w:pPr>
        <w:pStyle w:val="OsloSansStandard"/>
      </w:pPr>
      <w:r w:rsidRPr="004C2079">
        <w:t xml:space="preserve">Innen tilbudsfristens utløp har </w:t>
      </w:r>
      <w:r w:rsidR="00022750">
        <w:t>O</w:t>
      </w:r>
      <w:r w:rsidRPr="004C2079">
        <w:t>ppdragsgiver rett til å foreta rettelser, suppleringer eller endringer av konkurransegrunnlaget som ikke er av vesentlig karakter.</w:t>
      </w:r>
      <w:r w:rsidRPr="004C2079">
        <w:rPr>
          <w:b/>
          <w:bCs/>
        </w:rPr>
        <w:t xml:space="preserve"> </w:t>
      </w:r>
      <w:r w:rsidRPr="004C2079">
        <w:t>Eventuelle rettelser, suppleringer eller endringer vil kunngjøres gjennom KGV.</w:t>
      </w:r>
    </w:p>
    <w:p w14:paraId="0763ABE0" w14:textId="77777777" w:rsidR="000D229D" w:rsidRPr="007D0AB5" w:rsidRDefault="5BA4FD56" w:rsidP="00324682">
      <w:pPr>
        <w:pStyle w:val="Overskrift2"/>
      </w:pPr>
      <w:bookmarkStart w:id="51" w:name="_Toc1508796402"/>
      <w:bookmarkStart w:id="52" w:name="_Toc228190067"/>
      <w:r w:rsidRPr="007D0AB5">
        <w:t>Tilleggsopplysninger</w:t>
      </w:r>
      <w:bookmarkEnd w:id="51"/>
      <w:bookmarkEnd w:id="52"/>
    </w:p>
    <w:p w14:paraId="5EE0C9D8" w14:textId="77777777" w:rsidR="00C13898" w:rsidRPr="00586076" w:rsidRDefault="00C13898" w:rsidP="002C0753">
      <w:pPr>
        <w:pStyle w:val="OsloSansStandard"/>
        <w:rPr>
          <w:sz w:val="8"/>
          <w:szCs w:val="8"/>
        </w:rPr>
      </w:pPr>
    </w:p>
    <w:p w14:paraId="0805B30D" w14:textId="69EA9A3B" w:rsidR="000D229D" w:rsidRPr="00714CA4" w:rsidRDefault="000D229D" w:rsidP="00714CA4">
      <w:pPr>
        <w:pStyle w:val="OsloSansStandard"/>
      </w:pPr>
      <w:r w:rsidRPr="00714CA4">
        <w:t>Dersom leverandøren finner at konkurransegrunnlaget ikke gir tilstrekkelig veiledning, kan det skriftlig bes om tilleggsopplysninger gjennom meldingsfunksjonen i KGV.</w:t>
      </w:r>
    </w:p>
    <w:p w14:paraId="5DB2A03C" w14:textId="77777777" w:rsidR="000D229D" w:rsidRPr="00714CA4" w:rsidRDefault="000D229D" w:rsidP="00714CA4">
      <w:pPr>
        <w:pStyle w:val="OsloSansStandard"/>
      </w:pPr>
    </w:p>
    <w:p w14:paraId="28BA0593" w14:textId="77777777" w:rsidR="000D229D" w:rsidRPr="00714CA4" w:rsidRDefault="000D229D" w:rsidP="00714CA4">
      <w:pPr>
        <w:pStyle w:val="OsloSansStandard"/>
      </w:pPr>
      <w:r w:rsidRPr="00714CA4">
        <w:t>Dersom det oppdages feil i konkurransegrunnlaget, bes det om at dette formidles skriftlig gjennom meldingsfunksjonen i KGV.</w:t>
      </w:r>
    </w:p>
    <w:p w14:paraId="0374A1D6" w14:textId="77777777" w:rsidR="000D229D" w:rsidRPr="00714CA4" w:rsidRDefault="000D229D" w:rsidP="00714CA4">
      <w:pPr>
        <w:pStyle w:val="OsloSansStandard"/>
      </w:pPr>
    </w:p>
    <w:p w14:paraId="60E45D35" w14:textId="3014692C" w:rsidR="000D229D" w:rsidRPr="00714CA4" w:rsidRDefault="000D229D" w:rsidP="00714CA4">
      <w:pPr>
        <w:pStyle w:val="OsloSansStandard"/>
      </w:pPr>
      <w:r w:rsidRPr="00714CA4">
        <w:t xml:space="preserve">Det oppfordres om at spørsmål til konkurransegrunnlaget rettes til </w:t>
      </w:r>
      <w:r w:rsidR="00FD752A" w:rsidRPr="00714CA4">
        <w:t>O</w:t>
      </w:r>
      <w:r w:rsidRPr="00714CA4">
        <w:t>ppdragsgiver senest 8 dager før utløpet av tilbudsfristen.</w:t>
      </w:r>
    </w:p>
    <w:p w14:paraId="3D347A08" w14:textId="77777777" w:rsidR="00EE51C9" w:rsidRDefault="00EE51C9" w:rsidP="00714CA4">
      <w:pPr>
        <w:pStyle w:val="OsloSansStandard"/>
        <w:rPr>
          <w:sz w:val="16"/>
          <w:szCs w:val="18"/>
        </w:rPr>
      </w:pPr>
      <w:bookmarkStart w:id="53" w:name="_Toc984219491"/>
    </w:p>
    <w:p w14:paraId="6B761D17" w14:textId="213A6292" w:rsidR="00B52B96" w:rsidRPr="00714CA4" w:rsidRDefault="00B52B96" w:rsidP="00714CA4">
      <w:pPr>
        <w:pStyle w:val="OsloSansStandard"/>
      </w:pPr>
    </w:p>
    <w:p w14:paraId="04CB06F5" w14:textId="207CB69B" w:rsidR="000D229D" w:rsidRPr="00335617" w:rsidRDefault="5BA4FD56" w:rsidP="004364C2">
      <w:pPr>
        <w:pStyle w:val="Overskrift1"/>
        <w:rPr>
          <w:color w:val="002060"/>
        </w:rPr>
      </w:pPr>
      <w:bookmarkStart w:id="54" w:name="_Toc228190069"/>
      <w:r w:rsidRPr="00335617">
        <w:rPr>
          <w:color w:val="002060"/>
        </w:rPr>
        <w:t>KRAV TIL LEVERANDØRENE</w:t>
      </w:r>
      <w:bookmarkEnd w:id="53"/>
      <w:bookmarkEnd w:id="54"/>
    </w:p>
    <w:p w14:paraId="7BD69A80" w14:textId="77777777" w:rsidR="000D229D" w:rsidRPr="00A02D8E" w:rsidRDefault="5BA4FD56" w:rsidP="00324682">
      <w:pPr>
        <w:pStyle w:val="Overskrift2"/>
      </w:pPr>
      <w:bookmarkStart w:id="55" w:name="_Toc354835679"/>
      <w:bookmarkStart w:id="56" w:name="_Toc228190070"/>
      <w:r w:rsidRPr="05527C73">
        <w:t>Generelt om kvalifikasjonskrav</w:t>
      </w:r>
      <w:bookmarkEnd w:id="55"/>
      <w:bookmarkEnd w:id="56"/>
    </w:p>
    <w:p w14:paraId="27C0C82D" w14:textId="013ECAEC" w:rsidR="00195C30" w:rsidRDefault="00CB06D4" w:rsidP="00714CA4">
      <w:pPr>
        <w:pStyle w:val="OsloSansStandard"/>
      </w:pPr>
      <w:r w:rsidRPr="707A5FC3">
        <w:t>Leverandørens kvalifikasjoner vil bli vurdert ut ifra besvarelse av det europeiske egenerklæringsskjema (ESPD). Leverandøren skal ikke levere dokumentasjon på oppfyllelse av fastsatte kvalifikasjonskrav ved tilbudsinnlevering. Feltene i ESPD er integrert i KGV.</w:t>
      </w:r>
    </w:p>
    <w:p w14:paraId="04044573" w14:textId="77777777" w:rsidR="00BF3304" w:rsidRDefault="00BF3304" w:rsidP="00714CA4">
      <w:pPr>
        <w:pStyle w:val="OsloSansStandard"/>
      </w:pPr>
    </w:p>
    <w:p w14:paraId="55B7E10A" w14:textId="77777777" w:rsidR="00BF3304" w:rsidRPr="00A02D8E" w:rsidRDefault="00BF3304" w:rsidP="00714CA4">
      <w:pPr>
        <w:pStyle w:val="OsloSansStandard"/>
        <w:rPr>
          <w:szCs w:val="20"/>
        </w:rPr>
      </w:pPr>
      <w:r>
        <w:rPr>
          <w:szCs w:val="20"/>
        </w:rPr>
        <w:t>ESPD</w:t>
      </w:r>
      <w:r w:rsidRPr="00A02D8E">
        <w:rPr>
          <w:szCs w:val="20"/>
        </w:rPr>
        <w:t xml:space="preserve"> er foreløpig dokumentasjon på følgende: </w:t>
      </w:r>
    </w:p>
    <w:p w14:paraId="0A412469" w14:textId="1A1A44A9" w:rsidR="00BF3304" w:rsidRPr="00A02D8E" w:rsidRDefault="00BF3304">
      <w:pPr>
        <w:pStyle w:val="OsloSansStandard"/>
        <w:numPr>
          <w:ilvl w:val="0"/>
          <w:numId w:val="15"/>
        </w:numPr>
      </w:pPr>
      <w:r w:rsidRPr="1A66982A">
        <w:t>at det ikke foreligger grunner for avvisning hos leverandøren, herunder også rent nasjonale avvisningsgrunner</w:t>
      </w:r>
    </w:p>
    <w:p w14:paraId="001E9994" w14:textId="77777777" w:rsidR="00BF3304" w:rsidRPr="00A02D8E" w:rsidRDefault="00BF3304">
      <w:pPr>
        <w:pStyle w:val="OsloSansStandard"/>
        <w:numPr>
          <w:ilvl w:val="0"/>
          <w:numId w:val="15"/>
        </w:numPr>
      </w:pPr>
      <w:r w:rsidRPr="1A66982A">
        <w:t>at leverandøren oppfyller kvalifikasjonskravene</w:t>
      </w:r>
    </w:p>
    <w:p w14:paraId="2D0C8E32" w14:textId="77777777" w:rsidR="00BF3304" w:rsidRDefault="00BF3304" w:rsidP="00714CA4">
      <w:pPr>
        <w:pStyle w:val="OsloSansStandard"/>
      </w:pPr>
    </w:p>
    <w:p w14:paraId="6930E913" w14:textId="77777777" w:rsidR="00BF3304" w:rsidRDefault="00BF3304" w:rsidP="00714CA4">
      <w:pPr>
        <w:pStyle w:val="OsloSansStandard"/>
      </w:pPr>
      <w:r w:rsidRPr="6CA69C1C">
        <w:t>Oppdragsgiver kan på ethvert tidspunkt i konkurransen be leverandørene levere alle eller deler av dokumentasjonsbevisene dersom det er nødvendig for å sikre at konkurransen gjennomføres på riktig måte.</w:t>
      </w:r>
    </w:p>
    <w:p w14:paraId="4AE56F64" w14:textId="77777777" w:rsidR="00BF3304" w:rsidRDefault="00BF3304" w:rsidP="00714CA4">
      <w:pPr>
        <w:pStyle w:val="OsloSansStandard"/>
      </w:pPr>
    </w:p>
    <w:p w14:paraId="6D8C52D0" w14:textId="77777777" w:rsidR="00F270C0" w:rsidRPr="00A02D8E" w:rsidRDefault="00F270C0" w:rsidP="00714CA4">
      <w:pPr>
        <w:pStyle w:val="OsloSansStandard"/>
        <w:rPr>
          <w:rFonts w:ascii="Times New Roman" w:eastAsia="Times New Roman" w:hAnsi="Times New Roman" w:cs="Times New Roman"/>
          <w:color w:val="0070C0"/>
          <w:szCs w:val="20"/>
        </w:rPr>
      </w:pPr>
      <w:r w:rsidRPr="00103962">
        <w:rPr>
          <w:szCs w:val="20"/>
        </w:rPr>
        <w:t>Se</w:t>
      </w:r>
      <w:r>
        <w:rPr>
          <w:szCs w:val="20"/>
        </w:rPr>
        <w:t xml:space="preserve"> punkt 4.2 og</w:t>
      </w:r>
      <w:r w:rsidRPr="00103962">
        <w:rPr>
          <w:szCs w:val="20"/>
        </w:rPr>
        <w:t xml:space="preserve"> KGV for nærmere beskrivelse av kvalifikasjonskravene.</w:t>
      </w:r>
    </w:p>
    <w:p w14:paraId="4EFD7C09" w14:textId="77777777" w:rsidR="00F270C0" w:rsidRDefault="00F270C0" w:rsidP="00714CA4">
      <w:pPr>
        <w:pStyle w:val="OsloSansStandard"/>
      </w:pPr>
    </w:p>
    <w:p w14:paraId="455A9566" w14:textId="01861BCF" w:rsidR="00BF3304" w:rsidRPr="00A02D8E" w:rsidRDefault="00BF3304" w:rsidP="00714CA4">
      <w:pPr>
        <w:pStyle w:val="OsloSansStandard"/>
      </w:pPr>
      <w:r w:rsidRPr="6DDF08EC">
        <w:t xml:space="preserve">Dersom leverandøren støtter seg på andre foretaks kapasitet for å oppfylle kvalifikasjonskravene, må de andre foretakene samtidig besvare sitt eget ESPD og eventuell </w:t>
      </w:r>
      <w:r w:rsidRPr="6DDF08EC">
        <w:lastRenderedPageBreak/>
        <w:t>tilhørende dokumentasjon på oppfyllelse av kvalifikasjonskrav. I tillegg skal det vedlegges forpliktelseserklæring</w:t>
      </w:r>
      <w:r w:rsidR="00E731EC">
        <w:t xml:space="preserve"> (vedlegg 3)</w:t>
      </w:r>
      <w:r w:rsidR="00997C94" w:rsidRPr="6DDF08EC">
        <w:t xml:space="preserve"> </w:t>
      </w:r>
      <w:r w:rsidRPr="6DDF08EC">
        <w:t>fra disse andre foretakene om at leverandøren har rådighet over de nødvendige ressursene.</w:t>
      </w:r>
    </w:p>
    <w:p w14:paraId="48C38777" w14:textId="77777777" w:rsidR="008A344A" w:rsidRDefault="008A344A" w:rsidP="003C3FA7">
      <w:pPr>
        <w:pStyle w:val="Overskrift2"/>
        <w:numPr>
          <w:ilvl w:val="0"/>
          <w:numId w:val="0"/>
        </w:numPr>
        <w:ind w:left="576" w:hanging="576"/>
      </w:pPr>
      <w:bookmarkStart w:id="57" w:name="_Toc179547654"/>
      <w:bookmarkStart w:id="58" w:name="_Toc228190071"/>
    </w:p>
    <w:p w14:paraId="4BBAC207" w14:textId="337C75E4" w:rsidR="009169CA" w:rsidRPr="00C7743B" w:rsidRDefault="5BA4FD56" w:rsidP="00324682">
      <w:pPr>
        <w:pStyle w:val="Overskrift2"/>
        <w:rPr>
          <w:sz w:val="24"/>
          <w:szCs w:val="24"/>
        </w:rPr>
      </w:pPr>
      <w:r w:rsidRPr="00C7743B">
        <w:rPr>
          <w:sz w:val="24"/>
          <w:szCs w:val="24"/>
        </w:rPr>
        <w:t>Kvalifikasjonskrav</w:t>
      </w:r>
      <w:bookmarkEnd w:id="57"/>
      <w:bookmarkEnd w:id="58"/>
    </w:p>
    <w:p w14:paraId="4F0B2F67" w14:textId="77777777" w:rsidR="000D229D" w:rsidRPr="00A02D8E" w:rsidRDefault="5BA4FD56" w:rsidP="007576DB">
      <w:pPr>
        <w:pStyle w:val="Overskrift3"/>
      </w:pPr>
      <w:bookmarkStart w:id="59" w:name="_Toc1067778741"/>
      <w:bookmarkStart w:id="60" w:name="_Toc228190072"/>
      <w:r w:rsidRPr="00A02D8E">
        <w:t>Krav knyttet til leverandørens registrering, autorisasjoner mv.</w:t>
      </w:r>
      <w:bookmarkEnd w:id="59"/>
      <w:bookmarkEnd w:id="60"/>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001916F1">
        <w:trPr>
          <w:trHeight w:val="300"/>
        </w:trPr>
        <w:tc>
          <w:tcPr>
            <w:tcW w:w="4530" w:type="dxa"/>
            <w:shd w:val="clear" w:color="auto" w:fill="13DAFF" w:themeFill="accent4" w:themeFillShade="BF"/>
          </w:tcPr>
          <w:p w14:paraId="7B2653C9"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Krav</w:t>
            </w:r>
          </w:p>
        </w:tc>
        <w:tc>
          <w:tcPr>
            <w:tcW w:w="4530" w:type="dxa"/>
            <w:shd w:val="clear" w:color="auto" w:fill="13DAFF" w:themeFill="accent4" w:themeFillShade="BF"/>
          </w:tcPr>
          <w:p w14:paraId="08695044"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Dokumentasjonskrav</w:t>
            </w:r>
          </w:p>
        </w:tc>
      </w:tr>
      <w:tr w:rsidR="000D229D" w:rsidRPr="000D229D" w14:paraId="240ECB29" w14:textId="77777777" w:rsidTr="00991F0D">
        <w:trPr>
          <w:trHeight w:val="300"/>
        </w:trPr>
        <w:tc>
          <w:tcPr>
            <w:tcW w:w="4530" w:type="dxa"/>
          </w:tcPr>
          <w:p w14:paraId="63BA11D8"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Leverandøren skal være et lovlig etablert foretak</w:t>
            </w:r>
          </w:p>
        </w:tc>
        <w:tc>
          <w:tcPr>
            <w:tcW w:w="4530" w:type="dxa"/>
          </w:tcPr>
          <w:p w14:paraId="744B87C6"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Norske selskapet: Firmaattest</w:t>
            </w:r>
          </w:p>
          <w:p w14:paraId="10A49DE2" w14:textId="77777777" w:rsidR="000D229D" w:rsidRPr="00A02D8E" w:rsidRDefault="000D229D" w:rsidP="000D229D">
            <w:pPr>
              <w:spacing w:after="0" w:line="240" w:lineRule="auto"/>
              <w:rPr>
                <w:rFonts w:ascii="Oslo Sans Office" w:eastAsia="Oslo Sans Office" w:hAnsi="Oslo Sans Office" w:cs="Oslo Sans Office"/>
              </w:rPr>
            </w:pPr>
          </w:p>
          <w:p w14:paraId="1649B0C2"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6E999C82" w14:textId="77777777" w:rsidR="000D229D" w:rsidRPr="00FC414B" w:rsidRDefault="5BA4FD56" w:rsidP="007576DB">
      <w:pPr>
        <w:pStyle w:val="Overskrift3"/>
      </w:pPr>
      <w:bookmarkStart w:id="61" w:name="_Toc607482690"/>
      <w:bookmarkStart w:id="62" w:name="_Toc228190073"/>
      <w:r w:rsidRPr="00FC414B">
        <w:t>Krav knyttet til leverandørens økonomiske og finansielle kapasitet</w:t>
      </w:r>
      <w:bookmarkEnd w:id="61"/>
      <w:bookmarkEnd w:id="62"/>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57E021D7">
        <w:trPr>
          <w:trHeight w:val="300"/>
        </w:trPr>
        <w:tc>
          <w:tcPr>
            <w:tcW w:w="4530" w:type="dxa"/>
            <w:shd w:val="clear" w:color="auto" w:fill="13DAFF" w:themeFill="accent4" w:themeFillShade="BF"/>
          </w:tcPr>
          <w:p w14:paraId="67DA1C66"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13DAFF" w:themeFill="accent4" w:themeFillShade="BF"/>
          </w:tcPr>
          <w:p w14:paraId="35806E4A"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631AACCE" w14:textId="77777777" w:rsidTr="57E021D7">
        <w:trPr>
          <w:trHeight w:val="300"/>
        </w:trPr>
        <w:tc>
          <w:tcPr>
            <w:tcW w:w="4530" w:type="dxa"/>
          </w:tcPr>
          <w:p w14:paraId="47F7F308" w14:textId="67CF4C61" w:rsidR="000D229D" w:rsidRPr="00FC414B" w:rsidRDefault="000D229D" w:rsidP="57E021D7">
            <w:pPr>
              <w:spacing w:after="0" w:line="240" w:lineRule="auto"/>
              <w:rPr>
                <w:rFonts w:ascii="Oslo Sans Office" w:eastAsia="Oslo Sans Office" w:hAnsi="Oslo Sans Office" w:cs="Oslo Sans Office"/>
              </w:rPr>
            </w:pPr>
            <w:r w:rsidRPr="57E021D7">
              <w:rPr>
                <w:rFonts w:ascii="Oslo Sans Office" w:eastAsia="Oslo Sans Office" w:hAnsi="Oslo Sans Office" w:cs="Oslo Sans Office"/>
              </w:rPr>
              <w:t>Leverandøren skal ha</w:t>
            </w:r>
            <w:r w:rsidR="10609453" w:rsidRPr="57E021D7">
              <w:rPr>
                <w:rFonts w:ascii="Oslo Sans Office" w:eastAsia="Oslo Sans Office" w:hAnsi="Oslo Sans Office" w:cs="Oslo Sans Office"/>
              </w:rPr>
              <w:t xml:space="preserve"> </w:t>
            </w:r>
            <w:r w:rsidR="10609453" w:rsidRPr="00E036AD">
              <w:rPr>
                <w:rFonts w:ascii="Oslo Sans Office" w:eastAsia="Oslo Sans Office" w:hAnsi="Oslo Sans Office" w:cs="Oslo Sans Office"/>
                <w:sz w:val="19"/>
                <w:szCs w:val="19"/>
              </w:rPr>
              <w:t>god</w:t>
            </w:r>
            <w:r w:rsidRPr="57E021D7">
              <w:rPr>
                <w:rFonts w:ascii="Oslo Sans Office" w:eastAsia="Oslo Sans Office" w:hAnsi="Oslo Sans Office" w:cs="Oslo Sans Office"/>
              </w:rPr>
              <w:t xml:space="preserve"> økonomisk og finansiell kapasitet til å kunne oppfylle kontrakten. </w:t>
            </w:r>
          </w:p>
        </w:tc>
        <w:tc>
          <w:tcPr>
            <w:tcW w:w="4530" w:type="dxa"/>
          </w:tcPr>
          <w:p w14:paraId="0E335A44" w14:textId="574D04C8" w:rsidR="000D229D" w:rsidRPr="00FC414B" w:rsidRDefault="005A786D" w:rsidP="000D229D">
            <w:pPr>
              <w:spacing w:after="0" w:line="240" w:lineRule="auto"/>
              <w:rPr>
                <w:rFonts w:ascii="Oslo Sans Office" w:eastAsia="Oslo Sans Office" w:hAnsi="Oslo Sans Office" w:cs="Oslo Sans Office"/>
              </w:rPr>
            </w:pPr>
            <w:r>
              <w:rPr>
                <w:rFonts w:ascii="Oslo Sans Office" w:eastAsia="Oslo Sans Office" w:hAnsi="Oslo Sans Office" w:cs="Oslo Sans Office"/>
              </w:rPr>
              <w:t>Kredittrating tilsvarende A</w:t>
            </w:r>
            <w:r w:rsidR="00534001">
              <w:rPr>
                <w:rFonts w:ascii="Oslo Sans Office" w:eastAsia="Oslo Sans Office" w:hAnsi="Oslo Sans Office" w:cs="Oslo Sans Office"/>
              </w:rPr>
              <w:t>A</w:t>
            </w:r>
            <w:r>
              <w:rPr>
                <w:rFonts w:ascii="Oslo Sans Office" w:eastAsia="Oslo Sans Office" w:hAnsi="Oslo Sans Office" w:cs="Oslo Sans Office"/>
              </w:rPr>
              <w:t xml:space="preserve"> eller bedre. </w:t>
            </w:r>
            <w:r w:rsidR="00534001">
              <w:rPr>
                <w:rFonts w:ascii="Oslo Sans Office" w:eastAsia="Oslo Sans Office" w:hAnsi="Oslo Sans Office" w:cs="Oslo Sans Office"/>
              </w:rPr>
              <w:t xml:space="preserve">Kredittratingen </w:t>
            </w:r>
            <w:r w:rsidR="006869E6">
              <w:rPr>
                <w:rFonts w:ascii="Oslo Sans Office" w:eastAsia="Oslo Sans Office" w:hAnsi="Oslo Sans Office" w:cs="Oslo Sans Office"/>
              </w:rPr>
              <w:t>skal ikke være eldre enn 6 måneder</w:t>
            </w:r>
            <w:r w:rsidR="00C70CE6">
              <w:rPr>
                <w:rFonts w:ascii="Oslo Sans Office" w:eastAsia="Oslo Sans Office" w:hAnsi="Oslo Sans Office" w:cs="Oslo Sans Office"/>
              </w:rPr>
              <w:t xml:space="preserve"> ved tilbudsfristen.</w:t>
            </w:r>
            <w:r w:rsidR="5BA4FD56" w:rsidRPr="00FC414B">
              <w:rPr>
                <w:rFonts w:ascii="Oslo Sans Office" w:eastAsia="Oslo Sans Office" w:hAnsi="Oslo Sans Office" w:cs="Oslo Sans Office"/>
              </w:rPr>
              <w:t xml:space="preserve"> Oppdragsgiver forbeholder seg retten til å innhente kredittvurdering på eget initiativ.</w:t>
            </w:r>
          </w:p>
        </w:tc>
      </w:tr>
    </w:tbl>
    <w:p w14:paraId="4FF757F8" w14:textId="6697B39F" w:rsidR="000D229D" w:rsidRPr="00D24362" w:rsidRDefault="000D229D" w:rsidP="00D24362">
      <w:pPr>
        <w:pStyle w:val="OsloSansStandard"/>
      </w:pPr>
      <w:r w:rsidRPr="00FC414B">
        <w:t xml:space="preserve">Dersom leverandøren har saklig grunn (f. eks nystartet bedrift) til ikke å fremlegge den dokumentasjonen </w:t>
      </w:r>
      <w:r w:rsidR="001C1056">
        <w:t>O</w:t>
      </w:r>
      <w:r w:rsidRPr="00FC414B">
        <w:t xml:space="preserve">ppdragsgiver har krevd kan han dokumentere sin økonomiske og finansielle kapasitet med ethvert annet dokument som </w:t>
      </w:r>
      <w:r w:rsidR="001C1056">
        <w:t>O</w:t>
      </w:r>
      <w:r w:rsidRPr="00FC414B">
        <w:t>ppdragsgiver anser egnet.</w:t>
      </w:r>
    </w:p>
    <w:p w14:paraId="27498EE6" w14:textId="657A6FD2" w:rsidR="00114ED8" w:rsidRPr="00182731" w:rsidRDefault="5BA4FD56" w:rsidP="00182731">
      <w:pPr>
        <w:pStyle w:val="Overskrift3"/>
      </w:pPr>
      <w:bookmarkStart w:id="63" w:name="_Toc744481828"/>
      <w:bookmarkStart w:id="64" w:name="_Toc228190074"/>
      <w:r w:rsidRPr="00FC414B">
        <w:t>Krav knyttet til leverandørens tekniske og faglige kvalifikasjoner</w:t>
      </w:r>
      <w:bookmarkEnd w:id="63"/>
      <w:bookmarkEnd w:id="64"/>
    </w:p>
    <w:tbl>
      <w:tblPr>
        <w:tblStyle w:val="Tabellrutenett2"/>
        <w:tblW w:w="0" w:type="auto"/>
        <w:tblLayout w:type="fixed"/>
        <w:tblLook w:val="06A0" w:firstRow="1" w:lastRow="0" w:firstColumn="1" w:lastColumn="0" w:noHBand="1" w:noVBand="1"/>
      </w:tblPr>
      <w:tblGrid>
        <w:gridCol w:w="4586"/>
        <w:gridCol w:w="4586"/>
      </w:tblGrid>
      <w:tr w:rsidR="00EC4B86" w:rsidRPr="00FC414B" w14:paraId="76BEFBEF" w14:textId="77777777" w:rsidTr="7909151E">
        <w:trPr>
          <w:trHeight w:val="299"/>
          <w:tblHeader/>
        </w:trPr>
        <w:tc>
          <w:tcPr>
            <w:tcW w:w="4586" w:type="dxa"/>
            <w:shd w:val="clear" w:color="auto" w:fill="13DAFF" w:themeFill="accent4" w:themeFillShade="BF"/>
          </w:tcPr>
          <w:p w14:paraId="00C3F83B" w14:textId="77777777" w:rsidR="00EC4B86" w:rsidRPr="00FC414B" w:rsidRDefault="00EC4B86" w:rsidP="00353B42">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86" w:type="dxa"/>
            <w:shd w:val="clear" w:color="auto" w:fill="13DAFF" w:themeFill="accent4" w:themeFillShade="BF"/>
          </w:tcPr>
          <w:p w14:paraId="7916B231" w14:textId="77777777" w:rsidR="00EC4B86" w:rsidRPr="00FC414B" w:rsidRDefault="00EC4B86" w:rsidP="00353B42">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EC4B86" w:rsidRPr="00FC414B" w14:paraId="6F3454CA" w14:textId="77777777" w:rsidTr="7909151E">
        <w:trPr>
          <w:trHeight w:val="134"/>
        </w:trPr>
        <w:tc>
          <w:tcPr>
            <w:tcW w:w="4586" w:type="dxa"/>
          </w:tcPr>
          <w:p w14:paraId="17D3E80D" w14:textId="77777777" w:rsidR="00EC4B86" w:rsidRPr="00FC414B" w:rsidRDefault="00EC4B86" w:rsidP="00353B42">
            <w:pPr>
              <w:spacing w:after="0" w:line="240" w:lineRule="auto"/>
            </w:pPr>
            <w:r w:rsidRPr="00FC414B">
              <w:rPr>
                <w:rFonts w:ascii="Oslo Sans Office" w:eastAsia="Oslo Sans Office" w:hAnsi="Oslo Sans Office" w:cs="Oslo Sans Office"/>
              </w:rPr>
              <w:t>Leverandøren skal ha</w:t>
            </w:r>
            <w:r>
              <w:rPr>
                <w:rFonts w:ascii="Oslo Sans Office" w:eastAsia="Oslo Sans Office" w:hAnsi="Oslo Sans Office" w:cs="Oslo Sans Office"/>
              </w:rPr>
              <w:t xml:space="preserve"> god</w:t>
            </w:r>
            <w:r w:rsidRPr="00FC414B">
              <w:rPr>
                <w:rFonts w:ascii="Oslo Sans Office" w:eastAsia="Oslo Sans Office" w:hAnsi="Oslo Sans Office" w:cs="Oslo Sans Office"/>
                <w:color w:val="0070C0"/>
              </w:rPr>
              <w:t xml:space="preserve"> </w:t>
            </w:r>
            <w:r w:rsidRPr="00FC414B">
              <w:rPr>
                <w:rFonts w:ascii="Oslo Sans Office" w:eastAsia="Oslo Sans Office" w:hAnsi="Oslo Sans Office" w:cs="Oslo Sans Office"/>
              </w:rPr>
              <w:t>erfaring fra</w:t>
            </w:r>
            <w:r>
              <w:rPr>
                <w:rFonts w:ascii="Oslo Sans Office" w:eastAsia="Oslo Sans Office" w:hAnsi="Oslo Sans Office" w:cs="Oslo Sans Office"/>
              </w:rPr>
              <w:t xml:space="preserve"> </w:t>
            </w:r>
          </w:p>
          <w:p w14:paraId="377A07AD" w14:textId="77777777" w:rsidR="00EC4B86" w:rsidRPr="00EA2A2F" w:rsidRDefault="00EC4B86" w:rsidP="00353B42">
            <w:pPr>
              <w:spacing w:after="0" w:line="240" w:lineRule="auto"/>
              <w:rPr>
                <w:rFonts w:ascii="Oslo Sans Office" w:eastAsia="Oslo Sans Office" w:hAnsi="Oslo Sans Office" w:cs="Oslo Sans Office"/>
              </w:rPr>
            </w:pPr>
            <w:r>
              <w:rPr>
                <w:rFonts w:ascii="Oslo Sans Office" w:eastAsia="Oslo Sans Office" w:hAnsi="Oslo Sans Office" w:cs="Oslo Sans Office"/>
              </w:rPr>
              <w:t>t</w:t>
            </w:r>
            <w:r w:rsidRPr="00036136">
              <w:rPr>
                <w:rFonts w:ascii="Oslo Sans Office" w:eastAsia="Oslo Sans Office" w:hAnsi="Oslo Sans Office" w:cs="Oslo Sans Office"/>
              </w:rPr>
              <w:t>ilsvarende</w:t>
            </w:r>
            <w:r>
              <w:rPr>
                <w:rFonts w:ascii="Oslo Sans Office" w:eastAsia="Oslo Sans Office" w:hAnsi="Oslo Sans Office" w:cs="Oslo Sans Office"/>
                <w:color w:val="0070C0"/>
              </w:rPr>
              <w:t xml:space="preserve"> </w:t>
            </w:r>
            <w:r w:rsidRPr="00FC414B">
              <w:rPr>
                <w:rFonts w:ascii="Oslo Sans Office" w:eastAsia="Oslo Sans Office" w:hAnsi="Oslo Sans Office" w:cs="Oslo Sans Office"/>
              </w:rPr>
              <w:t>oppdrag.</w:t>
            </w:r>
          </w:p>
          <w:p w14:paraId="5F85403A" w14:textId="77777777" w:rsidR="00EC4B86" w:rsidRPr="00FC414B" w:rsidRDefault="00EC4B86" w:rsidP="00353B42">
            <w:pPr>
              <w:spacing w:after="0" w:line="240" w:lineRule="auto"/>
              <w:rPr>
                <w:rFonts w:ascii="Oslo Sans Office" w:eastAsia="Oslo Sans Office" w:hAnsi="Oslo Sans Office" w:cs="Oslo Sans Office"/>
              </w:rPr>
            </w:pPr>
          </w:p>
        </w:tc>
        <w:tc>
          <w:tcPr>
            <w:tcW w:w="4586" w:type="dxa"/>
          </w:tcPr>
          <w:p w14:paraId="15FDDCBF" w14:textId="77777777" w:rsidR="00EC4B86" w:rsidRPr="001D0378" w:rsidRDefault="00EC4B86" w:rsidP="00353B42">
            <w:pPr>
              <w:spacing w:after="0" w:line="240" w:lineRule="auto"/>
              <w:rPr>
                <w:rFonts w:ascii="Oslo Sans Office" w:eastAsia="Oslo Sans Office" w:hAnsi="Oslo Sans Office" w:cs="Oslo Sans Office"/>
              </w:rPr>
            </w:pPr>
            <w:r w:rsidRPr="001D0378">
              <w:rPr>
                <w:rFonts w:ascii="Oslo Sans Office" w:eastAsia="Oslo Sans Office" w:hAnsi="Oslo Sans Office" w:cs="Oslo Sans Office"/>
              </w:rPr>
              <w:t>Kort beskrivelse av de viktigste leveranser de siste tre år, herunder opplysninger om kontraktens verdi, tidspunkt for levering samt navn på oppdragsgiver og en beskrivelse av oppdragets innhold.</w:t>
            </w:r>
          </w:p>
          <w:p w14:paraId="470A3F89" w14:textId="77777777" w:rsidR="00EC4B86" w:rsidRPr="001D0378" w:rsidRDefault="00EC4B86" w:rsidP="00353B42">
            <w:pPr>
              <w:spacing w:after="0" w:line="240" w:lineRule="auto"/>
              <w:rPr>
                <w:rFonts w:ascii="Oslo Sans Office" w:eastAsia="Oslo Sans Office" w:hAnsi="Oslo Sans Office" w:cs="Oslo Sans Office"/>
              </w:rPr>
            </w:pPr>
          </w:p>
        </w:tc>
      </w:tr>
      <w:tr w:rsidR="00EC4B86" w:rsidRPr="00FC414B" w14:paraId="5B7F2B73" w14:textId="77777777" w:rsidTr="7909151E">
        <w:trPr>
          <w:trHeight w:val="299"/>
        </w:trPr>
        <w:tc>
          <w:tcPr>
            <w:tcW w:w="4586" w:type="dxa"/>
          </w:tcPr>
          <w:p w14:paraId="45A5CA69" w14:textId="77777777" w:rsidR="00EC4B86" w:rsidRPr="00FC414B" w:rsidRDefault="00EC4B86" w:rsidP="00353B42">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Leverandøren skal </w:t>
            </w:r>
            <w:r w:rsidRPr="0829C100">
              <w:rPr>
                <w:rFonts w:ascii="Oslo Sans Office" w:eastAsia="Oslo Sans Office" w:hAnsi="Oslo Sans Office" w:cs="Oslo Sans Office"/>
              </w:rPr>
              <w:t xml:space="preserve">ha </w:t>
            </w:r>
            <w:r w:rsidRPr="00FC414B">
              <w:rPr>
                <w:rFonts w:ascii="Oslo Sans Office" w:eastAsia="Oslo Sans Office" w:hAnsi="Oslo Sans Office" w:cs="Oslo Sans Office"/>
              </w:rPr>
              <w:t>kapasitet til</w:t>
            </w:r>
          </w:p>
          <w:p w14:paraId="0452EFE5" w14:textId="77777777" w:rsidR="00EC4B86" w:rsidRPr="00FC414B" w:rsidRDefault="00EC4B86" w:rsidP="00353B42">
            <w:pPr>
              <w:spacing w:after="0" w:line="240" w:lineRule="auto"/>
            </w:pPr>
            <w:r w:rsidRPr="00FC414B">
              <w:rPr>
                <w:rFonts w:ascii="Oslo Sans Office" w:eastAsia="Oslo Sans Office" w:hAnsi="Oslo Sans Office" w:cs="Oslo Sans Office"/>
              </w:rPr>
              <w:t>å gjennomføre kontrakten.</w:t>
            </w:r>
          </w:p>
          <w:p w14:paraId="7CC9DE2F" w14:textId="77777777" w:rsidR="00EC4B86" w:rsidRPr="00FC414B" w:rsidRDefault="00EC4B86" w:rsidP="00353B42">
            <w:pPr>
              <w:spacing w:after="0" w:line="240" w:lineRule="auto"/>
              <w:rPr>
                <w:rFonts w:ascii="Oslo Sans Office" w:eastAsia="Oslo Sans Office" w:hAnsi="Oslo Sans Office" w:cs="Oslo Sans Office"/>
              </w:rPr>
            </w:pPr>
          </w:p>
        </w:tc>
        <w:tc>
          <w:tcPr>
            <w:tcW w:w="4586" w:type="dxa"/>
          </w:tcPr>
          <w:p w14:paraId="675DA18A" w14:textId="77777777" w:rsidR="00EC4B86" w:rsidRPr="00FC414B" w:rsidRDefault="00EC4B86" w:rsidP="00353B42">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En beskrivelse av leverandørens gjennomsnittlige årlige arbeidsstyrke og antallet medarbeidere i ledelsen i løpet av de siste tre årene.</w:t>
            </w:r>
          </w:p>
          <w:p w14:paraId="0E0B1DB4" w14:textId="77777777" w:rsidR="00EC4B86" w:rsidRPr="00FC414B" w:rsidRDefault="00EC4B86" w:rsidP="00353B42">
            <w:pPr>
              <w:spacing w:after="0" w:line="240" w:lineRule="auto"/>
              <w:rPr>
                <w:rFonts w:ascii="Oslo Sans Office" w:eastAsia="Oslo Sans Office" w:hAnsi="Oslo Sans Office" w:cs="Oslo Sans Office"/>
              </w:rPr>
            </w:pPr>
          </w:p>
        </w:tc>
      </w:tr>
      <w:tr w:rsidR="00EC4B86" w:rsidRPr="00FC414B" w14:paraId="587C364E" w14:textId="77777777" w:rsidTr="7909151E">
        <w:trPr>
          <w:trHeight w:val="299"/>
        </w:trPr>
        <w:tc>
          <w:tcPr>
            <w:tcW w:w="4586" w:type="dxa"/>
          </w:tcPr>
          <w:p w14:paraId="38B2C94C" w14:textId="77777777" w:rsidR="00EC4B86" w:rsidRPr="00FC414B" w:rsidRDefault="00EC4B86" w:rsidP="00353B42">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lastRenderedPageBreak/>
              <w:t>Leverandøren skal ha et</w:t>
            </w:r>
          </w:p>
          <w:p w14:paraId="3DE13F60" w14:textId="77777777" w:rsidR="00EC4B86" w:rsidRPr="00FC414B" w:rsidRDefault="00EC4B86" w:rsidP="00353B42">
            <w:pPr>
              <w:spacing w:after="0" w:line="240" w:lineRule="auto"/>
            </w:pPr>
            <w:r w:rsidRPr="00FC414B">
              <w:rPr>
                <w:rFonts w:ascii="Oslo Sans Office" w:eastAsia="Oslo Sans Office" w:hAnsi="Oslo Sans Office" w:cs="Oslo Sans Office"/>
              </w:rPr>
              <w:t>kvalitetssikringssystem relevant for</w:t>
            </w:r>
          </w:p>
          <w:p w14:paraId="05492CC1" w14:textId="77777777" w:rsidR="00EC4B86" w:rsidRPr="00FC414B" w:rsidRDefault="00EC4B86" w:rsidP="00353B42">
            <w:pPr>
              <w:spacing w:after="0" w:line="240" w:lineRule="auto"/>
            </w:pPr>
            <w:r w:rsidRPr="00FC414B">
              <w:rPr>
                <w:rFonts w:ascii="Oslo Sans Office" w:eastAsia="Oslo Sans Office" w:hAnsi="Oslo Sans Office" w:cs="Oslo Sans Office"/>
              </w:rPr>
              <w:t>kontraktens innhold.</w:t>
            </w:r>
          </w:p>
          <w:p w14:paraId="6346AAA6" w14:textId="77777777" w:rsidR="00EC4B86" w:rsidRPr="00FC414B" w:rsidRDefault="00EC4B86" w:rsidP="00353B42">
            <w:pPr>
              <w:spacing w:after="0" w:line="240" w:lineRule="auto"/>
              <w:rPr>
                <w:rFonts w:ascii="Oslo Sans Office" w:eastAsia="Oslo Sans Office" w:hAnsi="Oslo Sans Office" w:cs="Oslo Sans Office"/>
              </w:rPr>
            </w:pPr>
          </w:p>
        </w:tc>
        <w:tc>
          <w:tcPr>
            <w:tcW w:w="4586" w:type="dxa"/>
          </w:tcPr>
          <w:p w14:paraId="290D8789" w14:textId="77777777" w:rsidR="00EC4B86" w:rsidRDefault="00EC4B86" w:rsidP="00353B42">
            <w:pPr>
              <w:rPr>
                <w:rFonts w:ascii="Oslo Sans Office" w:eastAsia="Oslo Sans Office" w:hAnsi="Oslo Sans Office" w:cs="Oslo Sans Office"/>
              </w:rPr>
            </w:pPr>
            <w:r w:rsidRPr="00335617">
              <w:rPr>
                <w:rFonts w:ascii="Oslo Sans Office" w:eastAsia="Oslo Sans Office" w:hAnsi="Oslo Sans Office" w:cs="Oslo Sans Office"/>
              </w:rPr>
              <w:t xml:space="preserve">En beskrivelse av leverandørens kvalitetssikringssystem. </w:t>
            </w:r>
          </w:p>
          <w:p w14:paraId="07155576" w14:textId="5941BDCD" w:rsidR="00EC4B86" w:rsidRPr="00FC414B" w:rsidRDefault="355AE092" w:rsidP="00353B42">
            <w:pPr>
              <w:rPr>
                <w:rFonts w:ascii="Oslo Sans Office" w:eastAsia="Oslo Sans Office" w:hAnsi="Oslo Sans Office" w:cs="Oslo Sans Office"/>
              </w:rPr>
            </w:pPr>
            <w:r w:rsidRPr="7909151E">
              <w:rPr>
                <w:rFonts w:ascii="Oslo Sans Office" w:eastAsia="Oslo Sans Office" w:hAnsi="Oslo Sans Office" w:cs="Oslo Sans Office"/>
              </w:rPr>
              <w:t>Dette kan evt. dokumenteres med fremlagt attest utstedt av uavhengige organer som dokumentasjon for at leverandøren oppfyller kvalitetssikringsstandarder, eksempelvis ISO 9001:2015</w:t>
            </w:r>
            <w:r w:rsidR="053F4979" w:rsidRPr="7909151E">
              <w:rPr>
                <w:rFonts w:ascii="Oslo Sans Office" w:eastAsia="Oslo Sans Office" w:hAnsi="Oslo Sans Office" w:cs="Oslo Sans Office"/>
              </w:rPr>
              <w:t xml:space="preserve"> eller tilsvarende.</w:t>
            </w:r>
          </w:p>
        </w:tc>
      </w:tr>
      <w:tr w:rsidR="00EC4B86" w:rsidRPr="00FC414B" w14:paraId="5E2D4323" w14:textId="77777777" w:rsidTr="7909151E">
        <w:trPr>
          <w:trHeight w:val="299"/>
        </w:trPr>
        <w:tc>
          <w:tcPr>
            <w:tcW w:w="4586" w:type="dxa"/>
          </w:tcPr>
          <w:p w14:paraId="303C2F25" w14:textId="77777777" w:rsidR="00EC4B86" w:rsidRPr="00FC414B" w:rsidRDefault="00EC4B86" w:rsidP="00353B42">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Det kreves at leverandøren har iverksatt miljøledelsestiltak som sikrer at leverandøren er egnet til å oppfylle kontraktens miljøbestemmelser (se </w:t>
            </w:r>
            <w:r w:rsidRPr="009346C2">
              <w:rPr>
                <w:rFonts w:ascii="Oslo Sans Office" w:eastAsia="Oslo Sans Office" w:hAnsi="Oslo Sans Office" w:cs="Oslo Sans Office"/>
              </w:rPr>
              <w:t>kontraktens punkt</w:t>
            </w:r>
            <w:r>
              <w:rPr>
                <w:rFonts w:ascii="Oslo Sans Office" w:eastAsia="Oslo Sans Office" w:hAnsi="Oslo Sans Office" w:cs="Oslo Sans Office"/>
              </w:rPr>
              <w:t xml:space="preserve"> 11)</w:t>
            </w:r>
          </w:p>
          <w:p w14:paraId="0FE96BFF" w14:textId="77777777" w:rsidR="00EC4B86" w:rsidRPr="00FC414B" w:rsidRDefault="00EC4B86" w:rsidP="00353B42">
            <w:pPr>
              <w:spacing w:after="0" w:line="240" w:lineRule="auto"/>
              <w:rPr>
                <w:rFonts w:ascii="Oslo Sans Office" w:eastAsia="Oslo Sans Office" w:hAnsi="Oslo Sans Office" w:cs="Oslo Sans Office"/>
              </w:rPr>
            </w:pPr>
          </w:p>
          <w:p w14:paraId="08E0C90B" w14:textId="77777777" w:rsidR="00EC4B86" w:rsidRPr="00FC414B" w:rsidRDefault="00EC4B86" w:rsidP="00353B42">
            <w:pPr>
              <w:spacing w:after="0" w:line="240" w:lineRule="auto"/>
            </w:pPr>
            <w:r w:rsidRPr="00FC414B">
              <w:rPr>
                <w:rFonts w:ascii="Oslo Sans Office" w:eastAsia="Oslo Sans Office" w:hAnsi="Oslo Sans Office" w:cs="Oslo Sans Office"/>
              </w:rPr>
              <w:t>Med dette menes at leverandøren har metoder for å arbeide aktivt og systematisk med å redusere negativ miljøpåvirkning fra virksomhet knyttet til utførelsen av denne</w:t>
            </w:r>
          </w:p>
          <w:p w14:paraId="328D4F56" w14:textId="77777777" w:rsidR="00EC4B86" w:rsidRPr="00FC414B" w:rsidRDefault="00EC4B86" w:rsidP="00353B42">
            <w:pPr>
              <w:spacing w:after="0" w:line="240" w:lineRule="auto"/>
            </w:pPr>
            <w:r w:rsidRPr="00FC414B">
              <w:rPr>
                <w:rFonts w:ascii="Oslo Sans Office" w:eastAsia="Oslo Sans Office" w:hAnsi="Oslo Sans Office" w:cs="Oslo Sans Office"/>
              </w:rPr>
              <w:t>kontrakt.</w:t>
            </w:r>
          </w:p>
          <w:p w14:paraId="722973C0" w14:textId="77777777" w:rsidR="00EC4B86" w:rsidRPr="00FC414B" w:rsidRDefault="00EC4B86" w:rsidP="00353B42">
            <w:pPr>
              <w:spacing w:after="0" w:line="240" w:lineRule="auto"/>
              <w:rPr>
                <w:rFonts w:ascii="Oslo Sans Office" w:eastAsia="Oslo Sans Office" w:hAnsi="Oslo Sans Office" w:cs="Oslo Sans Office"/>
              </w:rPr>
            </w:pPr>
          </w:p>
        </w:tc>
        <w:tc>
          <w:tcPr>
            <w:tcW w:w="4586" w:type="dxa"/>
          </w:tcPr>
          <w:p w14:paraId="3B4A80F7" w14:textId="77777777" w:rsidR="00EC4B86" w:rsidRPr="00FC414B" w:rsidRDefault="00EC4B86" w:rsidP="00353B42">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En beskrivelse av leverandørens miljøledelsestiltak. Dersom leverandøren har attester fra uavhengige organer som dokumenterer miljøledelsessystemet, kan disse fremlegges som dokumentasjon. </w:t>
            </w:r>
          </w:p>
          <w:p w14:paraId="34425315" w14:textId="77777777" w:rsidR="00EC4B86" w:rsidRPr="00FC414B" w:rsidRDefault="00EC4B86" w:rsidP="00353B42">
            <w:pPr>
              <w:spacing w:after="0" w:line="240" w:lineRule="auto"/>
              <w:rPr>
                <w:rFonts w:ascii="Oslo Sans Office" w:eastAsia="Oslo Sans Office" w:hAnsi="Oslo Sans Office" w:cs="Oslo Sans Office"/>
              </w:rPr>
            </w:pPr>
          </w:p>
          <w:p w14:paraId="6F7A0DD0" w14:textId="77777777" w:rsidR="00EC4B86" w:rsidRPr="00FC414B" w:rsidRDefault="00EC4B86" w:rsidP="00353B42">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p>
          <w:p w14:paraId="3870E5D1" w14:textId="77777777" w:rsidR="00EC4B86" w:rsidRPr="00FC414B" w:rsidRDefault="00EC4B86" w:rsidP="00353B42">
            <w:pPr>
              <w:spacing w:after="0" w:line="240" w:lineRule="auto"/>
              <w:rPr>
                <w:rFonts w:ascii="Oslo Sans Office" w:eastAsia="Oslo Sans Office" w:hAnsi="Oslo Sans Office" w:cs="Oslo Sans Office"/>
              </w:rPr>
            </w:pPr>
          </w:p>
        </w:tc>
      </w:tr>
      <w:tr w:rsidR="00EC4B86" w:rsidRPr="00FC414B" w14:paraId="18F0E244" w14:textId="77777777" w:rsidTr="7909151E">
        <w:trPr>
          <w:trHeight w:val="62"/>
        </w:trPr>
        <w:tc>
          <w:tcPr>
            <w:tcW w:w="4586" w:type="dxa"/>
          </w:tcPr>
          <w:p w14:paraId="0975891C" w14:textId="77777777" w:rsidR="00EC4B86" w:rsidRPr="00FC414B" w:rsidRDefault="00EC4B86" w:rsidP="00353B42">
            <w:pPr>
              <w:spacing w:after="0" w:line="240" w:lineRule="auto"/>
              <w:rPr>
                <w:rFonts w:ascii="Oslo Sans Office" w:eastAsia="Oslo Sans Office" w:hAnsi="Oslo Sans Office" w:cs="Oslo Sans Office"/>
              </w:rPr>
            </w:pPr>
            <w:r w:rsidRPr="5132356A">
              <w:rPr>
                <w:rFonts w:ascii="Oslo Sans Office" w:eastAsia="Oslo Sans Office" w:hAnsi="Oslo Sans Office" w:cs="Oslo Sans Office"/>
              </w:rPr>
              <w:t>Leverandøren skal være egnet til å oppfylle kontraktskrav til aktsomhetsvurderinger for ansvarlig næringsliv</w:t>
            </w:r>
            <w:r>
              <w:rPr>
                <w:rFonts w:ascii="Oslo Sans Office" w:eastAsia="Oslo Sans Office" w:hAnsi="Oslo Sans Office" w:cs="Oslo Sans Office"/>
              </w:rPr>
              <w:t>.</w:t>
            </w:r>
            <w:r w:rsidRPr="5132356A">
              <w:rPr>
                <w:rFonts w:ascii="Oslo Sans Office" w:eastAsia="Oslo Sans Office" w:hAnsi="Oslo Sans Office" w:cs="Oslo Sans Office"/>
              </w:rPr>
              <w:t xml:space="preserve">  </w:t>
            </w:r>
          </w:p>
          <w:p w14:paraId="7D19A027" w14:textId="77777777" w:rsidR="00EC4B86" w:rsidRPr="00FC414B" w:rsidRDefault="00EC4B86" w:rsidP="00353B42">
            <w:pPr>
              <w:spacing w:after="0" w:line="240" w:lineRule="auto"/>
              <w:rPr>
                <w:rFonts w:ascii="Oslo Sans Office" w:eastAsia="Oslo Sans Office" w:hAnsi="Oslo Sans Office" w:cs="Oslo Sans Office"/>
              </w:rPr>
            </w:pPr>
          </w:p>
          <w:p w14:paraId="5B220615" w14:textId="77777777" w:rsidR="00EC4B86" w:rsidRPr="00FC414B" w:rsidRDefault="00EC4B86" w:rsidP="00353B42">
            <w:pPr>
              <w:spacing w:after="0" w:line="240" w:lineRule="auto"/>
            </w:pPr>
            <w:r w:rsidRPr="00FC414B">
              <w:rPr>
                <w:rFonts w:ascii="Oslo Sans Office" w:eastAsia="Oslo Sans Office" w:hAnsi="Oslo Sans Office" w:cs="Oslo Sans Office"/>
              </w:rPr>
              <w:t xml:space="preserve">Med dette menes at Leverandøren har implementert tiltak og systemer som brukes i Leverandørens arbeid for å ivareta grunnleggende menneskerettigheter og anstendige arbeidsforhold, samt hindre miljøødeleggelser og korrupsjon.  </w:t>
            </w:r>
          </w:p>
          <w:p w14:paraId="43502EAB" w14:textId="77777777" w:rsidR="00EC4B86" w:rsidRPr="00FC414B" w:rsidRDefault="00EC4B86" w:rsidP="00353B42">
            <w:pPr>
              <w:spacing w:after="0" w:line="240" w:lineRule="auto"/>
            </w:pPr>
          </w:p>
        </w:tc>
        <w:tc>
          <w:tcPr>
            <w:tcW w:w="4586" w:type="dxa"/>
          </w:tcPr>
          <w:p w14:paraId="761B2432" w14:textId="77777777" w:rsidR="00EC4B86" w:rsidRDefault="00EC4B86" w:rsidP="00353B42">
            <w:pPr>
              <w:spacing w:after="0" w:line="240" w:lineRule="auto"/>
              <w:rPr>
                <w:rFonts w:ascii="Oslo Sans Office" w:eastAsia="Oslo Sans Office" w:hAnsi="Oslo Sans Office" w:cs="Oslo Sans Office"/>
              </w:rPr>
            </w:pPr>
          </w:p>
          <w:p w14:paraId="0A487659" w14:textId="3DAE36E4" w:rsidR="00EC4B86" w:rsidRPr="00FC414B" w:rsidRDefault="00EC4B86" w:rsidP="00353B42">
            <w:pPr>
              <w:spacing w:after="0" w:line="240" w:lineRule="auto"/>
              <w:rPr>
                <w:rFonts w:ascii="Oslo Sans Office" w:eastAsia="Oslo Sans Office" w:hAnsi="Oslo Sans Office" w:cs="Oslo Sans Office"/>
              </w:rPr>
            </w:pPr>
            <w:r>
              <w:rPr>
                <w:rFonts w:ascii="Oslo Sans Office" w:eastAsia="Oslo Sans Office" w:hAnsi="Oslo Sans Office" w:cs="Oslo Sans Office"/>
              </w:rPr>
              <w:t xml:space="preserve">Utfylt vedlegg </w:t>
            </w:r>
            <w:r w:rsidR="00B85BE7">
              <w:rPr>
                <w:rFonts w:ascii="Oslo Sans Office" w:eastAsia="Oslo Sans Office" w:hAnsi="Oslo Sans Office" w:cs="Oslo Sans Office"/>
              </w:rPr>
              <w:t>7</w:t>
            </w:r>
            <w:r>
              <w:rPr>
                <w:rFonts w:ascii="Oslo Sans Office" w:eastAsia="Oslo Sans Office" w:hAnsi="Oslo Sans Office" w:cs="Oslo Sans Office"/>
              </w:rPr>
              <w:t xml:space="preserve"> – Svarskjema kvalifikasjonskrav Aktsomhetsvurderinger</w:t>
            </w:r>
            <w:r w:rsidRPr="00FC414B">
              <w:rPr>
                <w:rFonts w:ascii="Oslo Sans Office" w:eastAsia="Oslo Sans Office" w:hAnsi="Oslo Sans Office" w:cs="Oslo Sans Office"/>
              </w:rPr>
              <w:t xml:space="preserve"> </w:t>
            </w:r>
          </w:p>
        </w:tc>
      </w:tr>
    </w:tbl>
    <w:p w14:paraId="39C61FEF" w14:textId="77777777" w:rsidR="00EC4B86" w:rsidRDefault="00EC4B86" w:rsidP="00D24362">
      <w:pPr>
        <w:pStyle w:val="OsloSansStandard"/>
      </w:pPr>
    </w:p>
    <w:p w14:paraId="5DA3ED04" w14:textId="12E01659" w:rsidR="000D229D" w:rsidRPr="00FC414B" w:rsidRDefault="000D229D" w:rsidP="00D24362">
      <w:pPr>
        <w:pStyle w:val="OsloSansStandard"/>
      </w:pPr>
      <w:r w:rsidRPr="00FC414B">
        <w:t>Leverandørene gjøres oppmerksom på følgende bestemmelse i forskrift om offentlige anskaffelser § 16-10, 5. ledd:</w:t>
      </w:r>
    </w:p>
    <w:p w14:paraId="74C88E89" w14:textId="77777777" w:rsidR="000D229D" w:rsidRPr="00FC414B" w:rsidRDefault="000D229D" w:rsidP="00D24362">
      <w:pPr>
        <w:pStyle w:val="OsloSansStandard"/>
      </w:pPr>
    </w:p>
    <w:p w14:paraId="4D11270A" w14:textId="77777777" w:rsidR="000D229D" w:rsidRPr="00FC414B" w:rsidRDefault="000D229D" w:rsidP="00D24362">
      <w:pPr>
        <w:pStyle w:val="OsloSansStandard"/>
        <w:rPr>
          <w:i/>
        </w:rPr>
      </w:pPr>
      <w:r w:rsidRPr="1ADE8AB6">
        <w:rPr>
          <w:i/>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26137B7B"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p>
    <w:p w14:paraId="5474F726" w14:textId="77777777" w:rsidR="000D229D" w:rsidRPr="00FC414B" w:rsidRDefault="5BA4FD56" w:rsidP="00324682">
      <w:pPr>
        <w:pStyle w:val="Overskrift2"/>
      </w:pPr>
      <w:bookmarkStart w:id="65" w:name="_Toc760260427"/>
      <w:bookmarkStart w:id="66" w:name="_Toc228190075"/>
      <w:r w:rsidRPr="00FC414B">
        <w:t>Andre krav</w:t>
      </w:r>
      <w:bookmarkEnd w:id="65"/>
      <w:bookmarkEnd w:id="66"/>
    </w:p>
    <w:p w14:paraId="263A4200" w14:textId="77777777" w:rsidR="000D229D" w:rsidRPr="00FC414B" w:rsidRDefault="5BA4FD56" w:rsidP="007576DB">
      <w:pPr>
        <w:pStyle w:val="Overskrift3"/>
      </w:pPr>
      <w:bookmarkStart w:id="67" w:name="_Toc1028542158"/>
      <w:bookmarkStart w:id="68" w:name="_Toc228190076"/>
      <w:r w:rsidRPr="00FC414B">
        <w:t>Nasjonale avvisningsgrunner</w:t>
      </w:r>
      <w:bookmarkEnd w:id="67"/>
      <w:bookmarkEnd w:id="68"/>
    </w:p>
    <w:p w14:paraId="2402C1A2" w14:textId="21671C2E" w:rsidR="000D229D" w:rsidRPr="00FC414B" w:rsidRDefault="000D229D" w:rsidP="00D24362">
      <w:pPr>
        <w:pStyle w:val="OsloSansStandard"/>
      </w:pPr>
      <w:r w:rsidRPr="00FC414B">
        <w:t>I henhold til ESPD del III: Avvisningsgrunner, seksjon D: «Andre avvisningsgrunner som er fastsatt i den nasjonale lovgivingen i oppdragsgiverens medlemsstat». Det norske anskaffelsesregelverket går lenger enn hva som følger av avvisningsgrunnene angitt i EUs direktiv om offentlige anskaffelser og i ESPD. I denne konkurransen gjelder alle avvisningsgrunnene som følger av FOA § 24-2. Dette inkluderer også de rent nasjonale avvisningsgrunnene.</w:t>
      </w:r>
    </w:p>
    <w:p w14:paraId="18CB3035" w14:textId="77777777" w:rsidR="000D229D" w:rsidRPr="00FC414B" w:rsidRDefault="000D229D" w:rsidP="00D24362">
      <w:pPr>
        <w:pStyle w:val="OsloSansStandard"/>
      </w:pPr>
    </w:p>
    <w:p w14:paraId="46051840" w14:textId="77777777" w:rsidR="000D229D" w:rsidRPr="00FC414B" w:rsidRDefault="000D229D" w:rsidP="00D24362">
      <w:pPr>
        <w:pStyle w:val="OsloSansStandard"/>
      </w:pPr>
      <w:r w:rsidRPr="00FC414B">
        <w:t>Følgende avvisningsgrunner er rent nasjonale:</w:t>
      </w:r>
    </w:p>
    <w:p w14:paraId="4C803587" w14:textId="77777777" w:rsidR="000D229D" w:rsidRPr="00FC414B" w:rsidRDefault="000D229D" w:rsidP="00D24362">
      <w:pPr>
        <w:pStyle w:val="OsloSansStandard"/>
      </w:pPr>
    </w:p>
    <w:p w14:paraId="52CE87D2" w14:textId="77777777" w:rsidR="00D24362" w:rsidRDefault="000D229D">
      <w:pPr>
        <w:pStyle w:val="OsloSansStandard"/>
        <w:numPr>
          <w:ilvl w:val="0"/>
          <w:numId w:val="16"/>
        </w:numPr>
      </w:pPr>
      <w:r w:rsidRPr="0EC7B7B7">
        <w:t xml:space="preserve">Av FOA § 24-2 </w:t>
      </w:r>
      <w:r w:rsidR="19CC34EC" w:rsidRPr="0EC7B7B7">
        <w:t xml:space="preserve">(2) </w:t>
      </w:r>
      <w:r w:rsidRPr="0EC7B7B7">
        <w:t>følger at «oppdragsgiveren skal også avvise en leverandør når han er kjent med at leverandøren er rettskraftig dømt eller har vedtatt et forelegg for følgende straffbare forhold:</w:t>
      </w:r>
    </w:p>
    <w:p w14:paraId="219C74C9" w14:textId="0EEAFE95" w:rsidR="000D229D" w:rsidRPr="00FC414B" w:rsidRDefault="00D24362" w:rsidP="006674E2">
      <w:pPr>
        <w:pStyle w:val="OsloSansStandard"/>
        <w:ind w:firstLine="708"/>
      </w:pPr>
      <w:r>
        <w:t xml:space="preserve">a) </w:t>
      </w:r>
      <w:r w:rsidR="000D229D" w:rsidRPr="00FC414B">
        <w:t>deltakelse i en kriminell organisasjon</w:t>
      </w:r>
    </w:p>
    <w:p w14:paraId="050212FA" w14:textId="33EF52B7" w:rsidR="00D24362" w:rsidRDefault="00D24362" w:rsidP="006674E2">
      <w:pPr>
        <w:pStyle w:val="OsloSansStandard"/>
        <w:ind w:firstLine="708"/>
      </w:pPr>
      <w:r w:rsidRPr="00FC414B">
        <w:t>b) korrupsjon</w:t>
      </w:r>
    </w:p>
    <w:p w14:paraId="0A3902CA" w14:textId="4A539EDB" w:rsidR="000D229D" w:rsidRPr="00FC414B" w:rsidRDefault="000D229D" w:rsidP="006674E2">
      <w:pPr>
        <w:pStyle w:val="OsloSansStandard"/>
        <w:ind w:firstLine="708"/>
      </w:pPr>
      <w:r w:rsidRPr="00FC414B">
        <w:t>b) korrupsjon</w:t>
      </w:r>
    </w:p>
    <w:p w14:paraId="482CA299" w14:textId="77777777" w:rsidR="000D229D" w:rsidRPr="00FC414B" w:rsidRDefault="000D229D" w:rsidP="006674E2">
      <w:pPr>
        <w:pStyle w:val="OsloSansStandard"/>
        <w:ind w:firstLine="708"/>
      </w:pPr>
      <w:r w:rsidRPr="00FC414B">
        <w:t>c) bedrageri</w:t>
      </w:r>
    </w:p>
    <w:p w14:paraId="7366AFA8" w14:textId="2A90F722" w:rsidR="000D229D" w:rsidRPr="00FC414B" w:rsidRDefault="000D229D" w:rsidP="006674E2">
      <w:pPr>
        <w:pStyle w:val="OsloSansStandard"/>
        <w:ind w:firstLine="708"/>
      </w:pPr>
      <w:r w:rsidRPr="00FC414B">
        <w:t>d) terrorhandlinger eller straffbare handlinger med forbindelse til</w:t>
      </w:r>
      <w:r w:rsidR="006674E2">
        <w:t xml:space="preserve"> </w:t>
      </w:r>
      <w:r w:rsidRPr="00FC414B">
        <w:t>terroraktivitet</w:t>
      </w:r>
    </w:p>
    <w:p w14:paraId="456DA556" w14:textId="77777777" w:rsidR="000D229D" w:rsidRPr="00FC414B" w:rsidRDefault="000D229D" w:rsidP="006674E2">
      <w:pPr>
        <w:pStyle w:val="OsloSansStandard"/>
        <w:ind w:firstLine="708"/>
      </w:pPr>
      <w:r w:rsidRPr="00FC414B">
        <w:t>e) hvitvasking av penger eller finansiering av terrorisme</w:t>
      </w:r>
    </w:p>
    <w:p w14:paraId="1A6C9DE6" w14:textId="77777777" w:rsidR="000D229D" w:rsidRPr="00FC414B" w:rsidRDefault="000D229D" w:rsidP="006674E2">
      <w:pPr>
        <w:pStyle w:val="OsloSansStandard"/>
        <w:ind w:firstLine="708"/>
      </w:pPr>
      <w:r w:rsidRPr="00FC414B">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50427A8A" w:rsidR="000D229D" w:rsidRPr="00FC414B" w:rsidRDefault="000D229D" w:rsidP="00F13737">
      <w:pPr>
        <w:pStyle w:val="OsloSansStandard"/>
      </w:pPr>
      <w:r w:rsidRPr="00FC414B">
        <w:t xml:space="preserve">Kravet til at </w:t>
      </w:r>
      <w:r w:rsidR="00E73196">
        <w:t xml:space="preserve">Oppdragsgiver </w:t>
      </w:r>
      <w:r w:rsidRPr="00FC414B">
        <w:t>skal avvise leverandører som har vedtatt forelegg for de angitte straffbare forholdene er et særnorsk krav.</w:t>
      </w:r>
    </w:p>
    <w:p w14:paraId="71385E36" w14:textId="77777777" w:rsidR="000D229D" w:rsidRPr="00FC414B" w:rsidRDefault="000D229D" w:rsidP="00F13737">
      <w:pPr>
        <w:pStyle w:val="OsloSansStandard"/>
      </w:pPr>
    </w:p>
    <w:p w14:paraId="1A832924" w14:textId="0E12BC9A" w:rsidR="000D229D" w:rsidRPr="00FC414B" w:rsidRDefault="000D229D">
      <w:pPr>
        <w:pStyle w:val="OsloSansStandard"/>
        <w:numPr>
          <w:ilvl w:val="0"/>
          <w:numId w:val="17"/>
        </w:numPr>
      </w:pPr>
      <w:r w:rsidRPr="00FC414B">
        <w:t>Av FOA 24-2(3) bokstav i følger at «Oppdragiveren kan avvise en leverandør […] når oppdragsgiveren kan dokumentere at leverandøren for øvrig har begått alvorlige feil som medfører tvil om hans yrkesmessige integritet.»</w:t>
      </w:r>
    </w:p>
    <w:p w14:paraId="614AD6CD" w14:textId="77777777" w:rsidR="000D229D" w:rsidRPr="00FC414B" w:rsidRDefault="000D229D" w:rsidP="00F13737">
      <w:pPr>
        <w:pStyle w:val="OsloSansStandard"/>
      </w:pPr>
    </w:p>
    <w:p w14:paraId="447D6381" w14:textId="0B90B938" w:rsidR="000D229D" w:rsidRPr="00FC414B" w:rsidRDefault="000D229D" w:rsidP="00F13737">
      <w:pPr>
        <w:pStyle w:val="OsloSansStandard"/>
      </w:pPr>
      <w:r w:rsidRPr="707A5FC3">
        <w:t>Avvisningsgrunnen i ESPD gjelder kun alvorlige feil i yrkesutøvelsen, mens den norske avvisningsgrunnen også omfatter andre alvorlige feil som kan medføre tvil om leverandørens yrkesmessige integritet.</w:t>
      </w:r>
    </w:p>
    <w:p w14:paraId="195F1D9D" w14:textId="44D27C40" w:rsidR="000D229D" w:rsidRPr="00FC414B" w:rsidRDefault="6E802455" w:rsidP="707A5FC3">
      <w:pPr>
        <w:pStyle w:val="Overskrift3"/>
      </w:pPr>
      <w:bookmarkStart w:id="69" w:name="_Toc228190077"/>
      <w:r w:rsidRPr="707A5FC3">
        <w:rPr>
          <w:rFonts w:asciiTheme="minorHAnsi" w:eastAsiaTheme="minorEastAsia" w:hAnsiTheme="minorHAnsi" w:cstheme="minorBidi"/>
        </w:rPr>
        <w:t>Attest for skatt og merverdiavgift</w:t>
      </w:r>
      <w:bookmarkEnd w:id="69"/>
    </w:p>
    <w:p w14:paraId="70FFCA07" w14:textId="4873431B" w:rsidR="000D229D" w:rsidRPr="00FC414B" w:rsidRDefault="000D229D" w:rsidP="00314182">
      <w:pPr>
        <w:pStyle w:val="OsloSansStandard"/>
      </w:pPr>
      <w:r w:rsidRPr="707A5FC3">
        <w:t xml:space="preserve">Oppdragsgiver vil kreve at valgte leverandør(er) leverer </w:t>
      </w:r>
      <w:r w:rsidR="73F0EEFC" w:rsidRPr="707A5FC3">
        <w:t>a</w:t>
      </w:r>
      <w:r w:rsidR="73F0EEFC" w:rsidRPr="707A5FC3">
        <w:rPr>
          <w:color w:val="000000" w:themeColor="text1"/>
          <w:sz w:val="22"/>
        </w:rPr>
        <w:t>ttest for skatt og merverdiavgift</w:t>
      </w:r>
      <w:r w:rsidRPr="707A5FC3">
        <w:t>. Dette gjelder bare norske leverandører, jf. FOA § 7-2 (1).</w:t>
      </w:r>
    </w:p>
    <w:p w14:paraId="1FF65F03" w14:textId="77777777" w:rsidR="000D229D" w:rsidRPr="00FC414B" w:rsidRDefault="000D229D" w:rsidP="00314182">
      <w:pPr>
        <w:pStyle w:val="OsloSansStandard"/>
        <w:rPr>
          <w:szCs w:val="20"/>
        </w:rPr>
      </w:pPr>
    </w:p>
    <w:p w14:paraId="49A7C24B" w14:textId="6585D542" w:rsidR="000D229D" w:rsidRPr="00FC414B" w:rsidRDefault="76235B64" w:rsidP="00314182">
      <w:pPr>
        <w:pStyle w:val="OsloSansStandard"/>
      </w:pPr>
      <w:r w:rsidRPr="707A5FC3">
        <w:lastRenderedPageBreak/>
        <w:t>Attesten</w:t>
      </w:r>
      <w:r w:rsidR="000D229D" w:rsidRPr="707A5FC3">
        <w:t xml:space="preserve"> skal ikke være eldre enn 6 måneder regnet fra fristen for å levere forespørsel om å delta i konkurransen eller tilbud.</w:t>
      </w:r>
    </w:p>
    <w:p w14:paraId="43D586AC" w14:textId="77777777" w:rsidR="000D229D" w:rsidRPr="00FC414B" w:rsidRDefault="000D229D" w:rsidP="00314182">
      <w:pPr>
        <w:pStyle w:val="OsloSansStandard"/>
        <w:rPr>
          <w:szCs w:val="20"/>
        </w:rPr>
      </w:pPr>
    </w:p>
    <w:p w14:paraId="719C3CA3" w14:textId="77777777" w:rsidR="000D229D" w:rsidRPr="00FC414B" w:rsidRDefault="000D229D" w:rsidP="00314182">
      <w:pPr>
        <w:pStyle w:val="OsloSansStandard"/>
        <w:rPr>
          <w:rFonts w:ascii="Times New Roman" w:eastAsia="Times New Roman" w:hAnsi="Times New Roman" w:cs="Times New Roman"/>
          <w:szCs w:val="20"/>
        </w:rPr>
      </w:pPr>
      <w:r w:rsidRPr="00FC414B">
        <w:rPr>
          <w:szCs w:val="20"/>
        </w:rPr>
        <w:t>Oppdragsgiver forbeholder seg retten til å avvise leverandører som ikke har oppfylt sine forpliktelser til å betale skatter og avgifter slik dette fremgår av forskrift om offentlige anskaffelser.</w:t>
      </w:r>
    </w:p>
    <w:p w14:paraId="11CF3659" w14:textId="77777777" w:rsidR="000D229D" w:rsidRPr="00FC414B" w:rsidRDefault="000D229D" w:rsidP="00314182">
      <w:pPr>
        <w:pStyle w:val="OsloSansStandard"/>
        <w:rPr>
          <w:szCs w:val="20"/>
        </w:rPr>
      </w:pPr>
    </w:p>
    <w:p w14:paraId="5564B4FF" w14:textId="0FD347AD" w:rsidR="000D229D" w:rsidRPr="00FC414B" w:rsidRDefault="000D229D" w:rsidP="00314182">
      <w:pPr>
        <w:pStyle w:val="OsloSansStandard"/>
        <w:rPr>
          <w:rFonts w:ascii="Times New Roman" w:eastAsia="Times New Roman" w:hAnsi="Times New Roman" w:cs="Times New Roman"/>
        </w:rPr>
      </w:pPr>
      <w:r w:rsidRPr="707A5FC3">
        <w:t>Dersom leverandøren har fått betalingsutsettelse, må dette legges ved som tilleggsinformasjon til attesten.</w:t>
      </w:r>
    </w:p>
    <w:p w14:paraId="13806B1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0BBA6352" w14:textId="77777777" w:rsidR="004364C2" w:rsidRPr="000D229D" w:rsidRDefault="004364C2" w:rsidP="000D229D">
      <w:pPr>
        <w:spacing w:after="0" w:line="240" w:lineRule="auto"/>
        <w:rPr>
          <w:rFonts w:ascii="Oslo Sans Office" w:eastAsia="Oslo Sans Office" w:hAnsi="Oslo Sans Office" w:cs="Oslo Sans Office"/>
          <w:i/>
          <w:iCs/>
          <w:sz w:val="24"/>
          <w:szCs w:val="24"/>
          <w:lang w:eastAsia="nb-NO"/>
        </w:rPr>
      </w:pPr>
    </w:p>
    <w:p w14:paraId="3D80B094" w14:textId="77777777" w:rsidR="000D229D" w:rsidRPr="00335617" w:rsidRDefault="5BA4FD56" w:rsidP="004364C2">
      <w:pPr>
        <w:pStyle w:val="Overskrift1"/>
        <w:rPr>
          <w:color w:val="002060"/>
        </w:rPr>
      </w:pPr>
      <w:bookmarkStart w:id="70" w:name="_Toc293807821"/>
      <w:bookmarkStart w:id="71" w:name="_Toc228190079"/>
      <w:r w:rsidRPr="00335617">
        <w:rPr>
          <w:color w:val="002060"/>
        </w:rPr>
        <w:t>OPPDRAGSGIVERS BEHANDLING AV TILBUDENE</w:t>
      </w:r>
      <w:bookmarkEnd w:id="70"/>
      <w:bookmarkEnd w:id="71"/>
    </w:p>
    <w:p w14:paraId="0D02EBFF" w14:textId="635E2B9F" w:rsidR="000D229D" w:rsidRPr="00FC414B" w:rsidRDefault="5BA4FD56" w:rsidP="00324682">
      <w:pPr>
        <w:pStyle w:val="Overskrift2"/>
      </w:pPr>
      <w:bookmarkStart w:id="72" w:name="_Toc201116221"/>
      <w:bookmarkStart w:id="73" w:name="_Toc949377567"/>
      <w:bookmarkStart w:id="74" w:name="_Toc228190080"/>
      <w:r w:rsidRPr="00FC414B">
        <w:t>Tildelingskriteriene</w:t>
      </w:r>
      <w:bookmarkEnd w:id="72"/>
      <w:bookmarkEnd w:id="73"/>
      <w:bookmarkEnd w:id="74"/>
    </w:p>
    <w:p w14:paraId="77992BD7" w14:textId="77777777" w:rsidR="008B3E9E" w:rsidRPr="008B3E9E" w:rsidRDefault="008B3E9E" w:rsidP="008B3E9E">
      <w:pPr>
        <w:pStyle w:val="Bltekst"/>
        <w:rPr>
          <w:color w:val="auto"/>
          <w:sz w:val="8"/>
          <w:szCs w:val="8"/>
        </w:rPr>
      </w:pPr>
    </w:p>
    <w:p w14:paraId="5B8D7D3C" w14:textId="63ABD6F2" w:rsidR="008B3E9E" w:rsidRPr="00851CAA" w:rsidRDefault="008B3E9E" w:rsidP="008B3E9E">
      <w:pPr>
        <w:pStyle w:val="Bltekst"/>
        <w:rPr>
          <w:color w:val="auto"/>
        </w:rPr>
      </w:pPr>
      <w:r w:rsidRPr="516AE8D5">
        <w:rPr>
          <w:color w:val="auto"/>
        </w:rPr>
        <w:t>Tildelingen skjer på basis av hvilket tilbud som har det beste forholdet mellom pris og kvalitet basert på følgende kriterier:</w:t>
      </w:r>
    </w:p>
    <w:tbl>
      <w:tblPr>
        <w:tblStyle w:val="Tabellrutenett2"/>
        <w:tblW w:w="9329" w:type="dxa"/>
        <w:tblLayout w:type="fixed"/>
        <w:tblLook w:val="04A0" w:firstRow="1" w:lastRow="0" w:firstColumn="1" w:lastColumn="0" w:noHBand="0" w:noVBand="1"/>
      </w:tblPr>
      <w:tblGrid>
        <w:gridCol w:w="1408"/>
        <w:gridCol w:w="3260"/>
        <w:gridCol w:w="976"/>
        <w:gridCol w:w="3685"/>
      </w:tblGrid>
      <w:tr w:rsidR="00BD5E8D" w:rsidRPr="00FC414B" w14:paraId="0D0FF3AB" w14:textId="77777777" w:rsidTr="00353B42">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0610164F" w14:textId="77777777" w:rsidR="00BD5E8D" w:rsidRPr="00FC414B" w:rsidRDefault="00BD5E8D" w:rsidP="00353B42">
            <w:pPr>
              <w:spacing w:after="0"/>
            </w:pPr>
            <w:r w:rsidRPr="00FC414B">
              <w:rPr>
                <w:rFonts w:ascii="Oslo Sans Office" w:eastAsia="Oslo Sans Office" w:hAnsi="Oslo Sans Office" w:cs="Oslo Sans Office"/>
                <w:b/>
                <w:bCs/>
              </w:rPr>
              <w:t>Type</w:t>
            </w:r>
          </w:p>
          <w:p w14:paraId="323483C1" w14:textId="77777777" w:rsidR="00BD5E8D" w:rsidRPr="00FC414B" w:rsidRDefault="00BD5E8D" w:rsidP="00353B42">
            <w:pPr>
              <w:spacing w:after="0"/>
            </w:pPr>
            <w:r w:rsidRPr="00FC414B">
              <w:rPr>
                <w:rFonts w:ascii="Oslo Sans Office" w:eastAsia="Oslo Sans Office" w:hAnsi="Oslo Sans Office" w:cs="Oslo Sans Office"/>
                <w:b/>
                <w:bCs/>
                <w:color w:val="000000" w:themeColor="text1"/>
              </w:rPr>
              <w:t>kriterium</w:t>
            </w:r>
          </w:p>
        </w:tc>
        <w:tc>
          <w:tcPr>
            <w:tcW w:w="326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23AF5FA7" w14:textId="77777777" w:rsidR="00BD5E8D" w:rsidRPr="00FC414B" w:rsidRDefault="00BD5E8D" w:rsidP="00353B42">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19F549A9" w14:textId="77777777" w:rsidR="00BD5E8D" w:rsidRPr="00FC414B" w:rsidRDefault="00BD5E8D" w:rsidP="00353B42">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72179083" w14:textId="77777777" w:rsidR="00BD5E8D" w:rsidRPr="00FC414B" w:rsidRDefault="00BD5E8D" w:rsidP="00353B42">
            <w:pPr>
              <w:spacing w:after="0"/>
            </w:pPr>
            <w:r w:rsidRPr="00FC414B">
              <w:rPr>
                <w:rFonts w:ascii="Oslo Sans Office" w:eastAsia="Oslo Sans Office" w:hAnsi="Oslo Sans Office" w:cs="Oslo Sans Office"/>
                <w:b/>
                <w:bCs/>
                <w:color w:val="000000"/>
              </w:rPr>
              <w:t>Dokumentasjonskrav</w:t>
            </w:r>
          </w:p>
        </w:tc>
      </w:tr>
      <w:tr w:rsidR="00BD5E8D" w:rsidRPr="00FC414B" w14:paraId="1FA94A79" w14:textId="77777777" w:rsidTr="00353B42">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803A730" w14:textId="77777777" w:rsidR="00BD5E8D" w:rsidRPr="00E65E7E" w:rsidRDefault="00BD5E8D" w:rsidP="00353B42">
            <w:pPr>
              <w:spacing w:after="0"/>
            </w:pPr>
            <w:r w:rsidRPr="00E65E7E">
              <w:rPr>
                <w:rFonts w:ascii="Oslo Sans Office" w:eastAsia="Oslo Sans Office" w:hAnsi="Oslo Sans Office" w:cs="Oslo Sans Office"/>
              </w:rPr>
              <w:t>Pris</w:t>
            </w:r>
          </w:p>
        </w:tc>
        <w:tc>
          <w:tcPr>
            <w:tcW w:w="326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D0A4857" w14:textId="5D0B017E" w:rsidR="00BD5E8D" w:rsidRDefault="00BD5E8D" w:rsidP="00AF1504">
            <w:pPr>
              <w:pStyle w:val="Listeavsnitt"/>
              <w:numPr>
                <w:ilvl w:val="1"/>
                <w:numId w:val="24"/>
              </w:numPr>
              <w:spacing w:after="0"/>
              <w:ind w:left="316"/>
              <w:rPr>
                <w:rFonts w:ascii="Oslo Sans Office" w:eastAsia="Oslo Sans Office" w:hAnsi="Oslo Sans Office" w:cs="Oslo Sans Office"/>
              </w:rPr>
            </w:pPr>
            <w:r w:rsidRPr="00AF1504">
              <w:rPr>
                <w:rFonts w:ascii="Oslo Sans Office" w:eastAsia="Oslo Sans Office" w:hAnsi="Oslo Sans Office" w:cs="Oslo Sans Office"/>
              </w:rPr>
              <w:t>Sum totalpris</w:t>
            </w:r>
            <w:r w:rsidR="002B07D5">
              <w:rPr>
                <w:rFonts w:ascii="Oslo Sans Office" w:eastAsia="Oslo Sans Office" w:hAnsi="Oslo Sans Office" w:cs="Oslo Sans Office"/>
              </w:rPr>
              <w:t>, brød</w:t>
            </w:r>
            <w:r w:rsidR="00AF1504" w:rsidRPr="00AF1504">
              <w:rPr>
                <w:rFonts w:ascii="Oslo Sans Office" w:eastAsia="Oslo Sans Office" w:hAnsi="Oslo Sans Office" w:cs="Oslo Sans Office"/>
              </w:rPr>
              <w:t xml:space="preserve"> </w:t>
            </w:r>
            <w:r w:rsidR="008D2394" w:rsidRPr="00AF1504">
              <w:rPr>
                <w:rFonts w:ascii="Oslo Sans Office" w:eastAsia="Oslo Sans Office" w:hAnsi="Oslo Sans Office" w:cs="Oslo Sans Office"/>
              </w:rPr>
              <w:t>(</w:t>
            </w:r>
            <w:r w:rsidR="006E62AC">
              <w:rPr>
                <w:rFonts w:ascii="Oslo Sans Office" w:eastAsia="Oslo Sans Office" w:hAnsi="Oslo Sans Office" w:cs="Oslo Sans Office"/>
              </w:rPr>
              <w:t>50</w:t>
            </w:r>
            <w:r w:rsidR="008D2394" w:rsidRPr="00AF1504">
              <w:rPr>
                <w:rFonts w:ascii="Oslo Sans Office" w:eastAsia="Oslo Sans Office" w:hAnsi="Oslo Sans Office" w:cs="Oslo Sans Office"/>
              </w:rPr>
              <w:t xml:space="preserve"> %</w:t>
            </w:r>
            <w:r w:rsidR="00E13418" w:rsidRPr="00AF1504">
              <w:rPr>
                <w:rFonts w:ascii="Oslo Sans Office" w:eastAsia="Oslo Sans Office" w:hAnsi="Oslo Sans Office" w:cs="Oslo Sans Office"/>
              </w:rPr>
              <w:t>)</w:t>
            </w:r>
          </w:p>
          <w:p w14:paraId="641BEAFE" w14:textId="30EC839C" w:rsidR="002B07D5" w:rsidRDefault="002B07D5" w:rsidP="00AF1504">
            <w:pPr>
              <w:pStyle w:val="Listeavsnitt"/>
              <w:numPr>
                <w:ilvl w:val="1"/>
                <w:numId w:val="24"/>
              </w:numPr>
              <w:spacing w:after="0"/>
              <w:ind w:left="316"/>
              <w:rPr>
                <w:rFonts w:ascii="Oslo Sans Office" w:eastAsia="Oslo Sans Office" w:hAnsi="Oslo Sans Office" w:cs="Oslo Sans Office"/>
              </w:rPr>
            </w:pPr>
            <w:r>
              <w:rPr>
                <w:rFonts w:ascii="Oslo Sans Office" w:eastAsia="Oslo Sans Office" w:hAnsi="Oslo Sans Office" w:cs="Oslo Sans Office"/>
              </w:rPr>
              <w:t xml:space="preserve">Sum totalpris, </w:t>
            </w:r>
            <w:r w:rsidR="003446B4">
              <w:rPr>
                <w:rFonts w:ascii="Oslo Sans Office" w:eastAsia="Oslo Sans Office" w:hAnsi="Oslo Sans Office" w:cs="Oslo Sans Office"/>
              </w:rPr>
              <w:t>bakevarer/kaker</w:t>
            </w:r>
            <w:r w:rsidR="006E62AC">
              <w:rPr>
                <w:rFonts w:ascii="Oslo Sans Office" w:eastAsia="Oslo Sans Office" w:hAnsi="Oslo Sans Office" w:cs="Oslo Sans Office"/>
              </w:rPr>
              <w:t xml:space="preserve"> (40%)</w:t>
            </w:r>
          </w:p>
          <w:p w14:paraId="055C7C2F" w14:textId="5091C43B" w:rsidR="00AF1504" w:rsidRPr="00AF1504" w:rsidRDefault="00D43165" w:rsidP="00AF1504">
            <w:pPr>
              <w:pStyle w:val="Listeavsnitt"/>
              <w:numPr>
                <w:ilvl w:val="1"/>
                <w:numId w:val="24"/>
              </w:numPr>
              <w:spacing w:after="0"/>
              <w:ind w:left="316"/>
              <w:rPr>
                <w:rFonts w:ascii="Oslo Sans Office" w:eastAsia="Oslo Sans Office" w:hAnsi="Oslo Sans Office" w:cs="Oslo Sans Office"/>
              </w:rPr>
            </w:pPr>
            <w:r>
              <w:rPr>
                <w:rFonts w:ascii="Oslo Sans Office" w:eastAsia="Oslo Sans Office" w:hAnsi="Oslo Sans Office" w:cs="Oslo Sans Office"/>
              </w:rPr>
              <w:t xml:space="preserve">Prosentrabatt allergivennlige produkter (10 %) </w:t>
            </w:r>
          </w:p>
          <w:p w14:paraId="7F319B86" w14:textId="6E808C39" w:rsidR="00DE0057" w:rsidRPr="00E65E7E" w:rsidRDefault="00DE0057" w:rsidP="00353B42">
            <w:pPr>
              <w:spacing w:after="0"/>
            </w:pP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2861A3" w14:textId="6E791430" w:rsidR="00BD5E8D" w:rsidRPr="003E2902" w:rsidRDefault="00DD21C9" w:rsidP="00353B42">
            <w:pPr>
              <w:spacing w:after="0"/>
              <w:rPr>
                <w:rFonts w:asciiTheme="minorHAnsi" w:hAnsiTheme="minorHAnsi"/>
              </w:rPr>
            </w:pPr>
            <w:r>
              <w:rPr>
                <w:rFonts w:asciiTheme="minorHAnsi" w:hAnsiTheme="minorHAnsi"/>
              </w:rPr>
              <w:t>5</w:t>
            </w:r>
            <w:r w:rsidR="00922B96">
              <w:rPr>
                <w:rFonts w:asciiTheme="minorHAnsi" w:hAnsiTheme="minorHAnsi"/>
              </w:rPr>
              <w:t>0</w:t>
            </w:r>
            <w:r w:rsidR="00BD5E8D">
              <w:rPr>
                <w:rFonts w:asciiTheme="minorHAnsi" w:hAnsiTheme="minorHAnsi"/>
              </w:rPr>
              <w:t xml:space="preserve">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1366ABB" w14:textId="77777777" w:rsidR="00BD5E8D" w:rsidRPr="00E65E7E" w:rsidRDefault="00BD5E8D" w:rsidP="00353B42">
            <w:pPr>
              <w:spacing w:after="0"/>
            </w:pPr>
            <w:r>
              <w:rPr>
                <w:rFonts w:ascii="Oslo Sans Office" w:eastAsia="Oslo Sans Office" w:hAnsi="Oslo Sans Office" w:cs="Oslo Sans Office"/>
              </w:rPr>
              <w:t>Utfylt prisskjema</w:t>
            </w:r>
            <w:r w:rsidRPr="00E65E7E">
              <w:rPr>
                <w:rFonts w:ascii="Oslo Sans Office" w:eastAsia="Oslo Sans Office" w:hAnsi="Oslo Sans Office" w:cs="Oslo Sans Office"/>
              </w:rPr>
              <w:t xml:space="preserve"> </w:t>
            </w:r>
          </w:p>
        </w:tc>
      </w:tr>
      <w:tr w:rsidR="00BD5E8D" w:rsidRPr="00FC414B" w14:paraId="51B86560" w14:textId="77777777" w:rsidTr="00353B42">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C9AC2D3" w14:textId="77777777" w:rsidR="00BD5E8D" w:rsidRDefault="00BD5E8D" w:rsidP="00353B42">
            <w:pPr>
              <w:spacing w:after="0"/>
              <w:rPr>
                <w:rFonts w:ascii="Oslo Sans Office" w:eastAsia="Oslo Sans Office" w:hAnsi="Oslo Sans Office" w:cs="Oslo Sans Office"/>
              </w:rPr>
            </w:pPr>
          </w:p>
          <w:p w14:paraId="1830E6D8" w14:textId="77777777" w:rsidR="00BD5E8D" w:rsidRPr="00E65E7E" w:rsidRDefault="00BD5E8D" w:rsidP="00353B42">
            <w:pPr>
              <w:spacing w:after="0"/>
              <w:rPr>
                <w:rFonts w:ascii="Oslo Sans Office" w:eastAsia="Oslo Sans Office" w:hAnsi="Oslo Sans Office" w:cs="Oslo Sans Office"/>
              </w:rPr>
            </w:pPr>
            <w:r>
              <w:rPr>
                <w:rFonts w:ascii="Oslo Sans Office" w:eastAsia="Oslo Sans Office" w:hAnsi="Oslo Sans Office" w:cs="Oslo Sans Office"/>
              </w:rPr>
              <w:t>Kvalitet</w:t>
            </w:r>
          </w:p>
        </w:tc>
        <w:tc>
          <w:tcPr>
            <w:tcW w:w="326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D8535DE" w14:textId="77777777" w:rsidR="00BD5E8D" w:rsidRDefault="00BD5E8D" w:rsidP="00BD5E8D">
            <w:pPr>
              <w:pStyle w:val="Listeavsnitt"/>
              <w:numPr>
                <w:ilvl w:val="1"/>
                <w:numId w:val="26"/>
              </w:numPr>
              <w:spacing w:after="0"/>
              <w:ind w:left="313"/>
              <w:rPr>
                <w:rFonts w:ascii="Oslo Sans Office" w:eastAsia="Oslo Sans Office" w:hAnsi="Oslo Sans Office" w:cs="Oslo Sans Office"/>
              </w:rPr>
            </w:pPr>
            <w:r>
              <w:rPr>
                <w:rFonts w:ascii="Oslo Sans Office" w:eastAsia="Oslo Sans Office" w:hAnsi="Oslo Sans Office" w:cs="Oslo Sans Office"/>
              </w:rPr>
              <w:t>Produktegenskaper (60%)</w:t>
            </w:r>
          </w:p>
          <w:p w14:paraId="5A707B96" w14:textId="77777777" w:rsidR="00BD5E8D" w:rsidRDefault="00BD5E8D" w:rsidP="00BD5E8D">
            <w:pPr>
              <w:pStyle w:val="Listeavsnitt"/>
              <w:numPr>
                <w:ilvl w:val="1"/>
                <w:numId w:val="26"/>
              </w:numPr>
              <w:spacing w:after="0"/>
              <w:ind w:left="313"/>
              <w:rPr>
                <w:rFonts w:ascii="Oslo Sans Office" w:eastAsia="Oslo Sans Office" w:hAnsi="Oslo Sans Office" w:cs="Oslo Sans Office"/>
              </w:rPr>
            </w:pPr>
            <w:r>
              <w:rPr>
                <w:rFonts w:ascii="Oslo Sans Office" w:eastAsia="Oslo Sans Office" w:hAnsi="Oslo Sans Office" w:cs="Oslo Sans Office"/>
              </w:rPr>
              <w:t>Rutiner på bestillinger, leveringer og rest/hasteleveranser (20%)</w:t>
            </w:r>
          </w:p>
          <w:p w14:paraId="2841FF96" w14:textId="3CFB5F4D" w:rsidR="00BD5E8D" w:rsidRPr="00A7464F" w:rsidRDefault="00BD5E8D" w:rsidP="00BD5E8D">
            <w:pPr>
              <w:pStyle w:val="Listeavsnitt"/>
              <w:numPr>
                <w:ilvl w:val="1"/>
                <w:numId w:val="26"/>
              </w:numPr>
              <w:spacing w:after="0"/>
              <w:ind w:left="313"/>
              <w:rPr>
                <w:rFonts w:ascii="Oslo Sans Office" w:eastAsia="Oslo Sans Office" w:hAnsi="Oslo Sans Office" w:cs="Oslo Sans Office"/>
              </w:rPr>
            </w:pPr>
            <w:r>
              <w:rPr>
                <w:rFonts w:ascii="Oslo Sans Office" w:eastAsia="Oslo Sans Office" w:hAnsi="Oslo Sans Office" w:cs="Oslo Sans Office"/>
              </w:rPr>
              <w:t>Service</w:t>
            </w:r>
            <w:r w:rsidR="004D7983">
              <w:rPr>
                <w:rFonts w:ascii="Oslo Sans Office" w:eastAsia="Oslo Sans Office" w:hAnsi="Oslo Sans Office" w:cs="Oslo Sans Office"/>
              </w:rPr>
              <w:t>;</w:t>
            </w:r>
            <w:r>
              <w:rPr>
                <w:rFonts w:ascii="Oslo Sans Office" w:eastAsia="Oslo Sans Office" w:hAnsi="Oslo Sans Office" w:cs="Oslo Sans Office"/>
              </w:rPr>
              <w:t xml:space="preserve"> herunder tilgjengelighet, håndtering av reklamasjoner/avvik, samt oppfølging (20%)</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6F6EC05" w14:textId="77777777" w:rsidR="00BD5E8D" w:rsidRDefault="00BD5E8D" w:rsidP="00353B42">
            <w:pPr>
              <w:spacing w:after="0"/>
              <w:rPr>
                <w:rFonts w:asciiTheme="minorHAnsi" w:eastAsia="Oslo Sans Office" w:hAnsiTheme="minorHAnsi" w:cs="Oslo Sans Office"/>
              </w:rPr>
            </w:pPr>
          </w:p>
          <w:p w14:paraId="49C93D14" w14:textId="43B16022" w:rsidR="00BD5E8D" w:rsidRPr="009249A2" w:rsidRDefault="00D068FD" w:rsidP="00353B42">
            <w:pPr>
              <w:spacing w:after="0"/>
              <w:rPr>
                <w:rFonts w:asciiTheme="minorHAnsi" w:eastAsia="Oslo Sans Office" w:hAnsiTheme="minorHAnsi" w:cs="Oslo Sans Office"/>
              </w:rPr>
            </w:pPr>
            <w:r>
              <w:rPr>
                <w:rFonts w:asciiTheme="minorHAnsi" w:eastAsia="Oslo Sans Office" w:hAnsiTheme="minorHAnsi" w:cs="Oslo Sans Office"/>
              </w:rPr>
              <w:t>3</w:t>
            </w:r>
            <w:r w:rsidR="00FD66F3">
              <w:rPr>
                <w:rFonts w:asciiTheme="minorHAnsi" w:eastAsia="Oslo Sans Office" w:hAnsiTheme="minorHAnsi" w:cs="Oslo Sans Office"/>
              </w:rPr>
              <w:t>0</w:t>
            </w:r>
            <w:r w:rsidR="00BD5E8D">
              <w:rPr>
                <w:rFonts w:asciiTheme="minorHAnsi" w:eastAsia="Oslo Sans Office" w:hAnsiTheme="minorHAnsi" w:cs="Oslo Sans Office"/>
              </w:rPr>
              <w:t xml:space="preserve">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8390A1F" w14:textId="77777777" w:rsidR="00BD5E8D" w:rsidRDefault="00BD5E8D" w:rsidP="00353B42">
            <w:pPr>
              <w:spacing w:after="0"/>
              <w:rPr>
                <w:rFonts w:ascii="Oslo Sans Office" w:eastAsia="Oslo Sans Office" w:hAnsi="Oslo Sans Office" w:cs="Oslo Sans Office"/>
              </w:rPr>
            </w:pPr>
          </w:p>
          <w:p w14:paraId="4F4629A4" w14:textId="3A48721B" w:rsidR="00BD5E8D" w:rsidRPr="00E65E7E" w:rsidRDefault="00BD5E8D" w:rsidP="00353B42">
            <w:pPr>
              <w:spacing w:after="0"/>
              <w:rPr>
                <w:rFonts w:ascii="Oslo Sans Office" w:eastAsia="Oslo Sans Office" w:hAnsi="Oslo Sans Office" w:cs="Oslo Sans Office"/>
              </w:rPr>
            </w:pPr>
            <w:r>
              <w:rPr>
                <w:rFonts w:ascii="Oslo Sans Office" w:eastAsia="Oslo Sans Office" w:hAnsi="Oslo Sans Office" w:cs="Oslo Sans Office"/>
              </w:rPr>
              <w:t>Produktblader</w:t>
            </w:r>
            <w:r w:rsidR="00EF4426">
              <w:rPr>
                <w:rFonts w:ascii="Oslo Sans Office" w:eastAsia="Oslo Sans Office" w:hAnsi="Oslo Sans Office" w:cs="Oslo Sans Office"/>
              </w:rPr>
              <w:t>/</w:t>
            </w:r>
            <w:r w:rsidR="004D7983">
              <w:rPr>
                <w:rFonts w:ascii="Oslo Sans Office" w:eastAsia="Oslo Sans Office" w:hAnsi="Oslo Sans Office" w:cs="Oslo Sans Office"/>
              </w:rPr>
              <w:t>-beskrivelser</w:t>
            </w:r>
            <w:r>
              <w:rPr>
                <w:rFonts w:ascii="Oslo Sans Office" w:eastAsia="Oslo Sans Office" w:hAnsi="Oslo Sans Office" w:cs="Oslo Sans Office"/>
              </w:rPr>
              <w:t xml:space="preserve"> og utfylt kravspesifikasjon</w:t>
            </w:r>
          </w:p>
        </w:tc>
      </w:tr>
      <w:tr w:rsidR="00BD5E8D" w:rsidRPr="00FC414B" w14:paraId="2F749B16" w14:textId="77777777" w:rsidTr="00353B42">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A15E3D3" w14:textId="77777777" w:rsidR="00BD5E8D" w:rsidRDefault="00BD5E8D" w:rsidP="00353B42">
            <w:pPr>
              <w:spacing w:after="0"/>
              <w:rPr>
                <w:rFonts w:ascii="Oslo Sans Office" w:eastAsia="Oslo Sans Office" w:hAnsi="Oslo Sans Office" w:cs="Oslo Sans Office"/>
              </w:rPr>
            </w:pPr>
          </w:p>
          <w:p w14:paraId="24D1E83A" w14:textId="77777777" w:rsidR="00BD5E8D" w:rsidRPr="00E65E7E" w:rsidRDefault="00BD5E8D" w:rsidP="00353B42">
            <w:pPr>
              <w:spacing w:after="0"/>
            </w:pPr>
            <w:r w:rsidRPr="00E65E7E">
              <w:rPr>
                <w:rFonts w:ascii="Oslo Sans Office" w:eastAsia="Oslo Sans Office" w:hAnsi="Oslo Sans Office" w:cs="Oslo Sans Office"/>
              </w:rPr>
              <w:t>Klima- og miljøhensyn</w:t>
            </w:r>
          </w:p>
        </w:tc>
        <w:tc>
          <w:tcPr>
            <w:tcW w:w="326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3C6B2FE" w14:textId="77777777" w:rsidR="00BD5E8D" w:rsidRPr="00631F55" w:rsidRDefault="00BD5E8D" w:rsidP="00353B42">
            <w:pPr>
              <w:spacing w:after="0"/>
              <w:rPr>
                <w:rFonts w:asciiTheme="minorHAnsi" w:eastAsia="Oslo Sans Office" w:hAnsiTheme="minorHAnsi" w:cs="Oslo Sans Office"/>
              </w:rPr>
            </w:pPr>
            <w:r w:rsidRPr="00E65E7E">
              <w:rPr>
                <w:rFonts w:ascii="Oslo Sans Office" w:eastAsia="Oslo Sans Office" w:hAnsi="Oslo Sans Office" w:cs="Oslo Sans Office"/>
              </w:rPr>
              <w:t xml:space="preserve"> </w:t>
            </w:r>
          </w:p>
          <w:p w14:paraId="1E50F565" w14:textId="5A5D43CA" w:rsidR="00BD5E8D" w:rsidRPr="00631F55" w:rsidRDefault="00F93A9C" w:rsidP="00F17358">
            <w:pPr>
              <w:pStyle w:val="Listeavsnitt"/>
              <w:spacing w:after="0"/>
              <w:ind w:left="174"/>
              <w:rPr>
                <w:rFonts w:asciiTheme="minorHAnsi" w:hAnsiTheme="minorHAnsi"/>
              </w:rPr>
            </w:pPr>
            <w:r>
              <w:rPr>
                <w:rFonts w:asciiTheme="minorHAnsi" w:hAnsiTheme="minorHAnsi"/>
              </w:rPr>
              <w:t>Kortreiste</w:t>
            </w:r>
            <w:r w:rsidR="000551C9">
              <w:rPr>
                <w:rFonts w:asciiTheme="minorHAnsi" w:hAnsiTheme="minorHAnsi"/>
              </w:rPr>
              <w:t xml:space="preserve"> </w:t>
            </w:r>
            <w:r>
              <w:rPr>
                <w:rFonts w:asciiTheme="minorHAnsi" w:hAnsiTheme="minorHAnsi"/>
              </w:rPr>
              <w:t>råvarer</w:t>
            </w:r>
            <w:r w:rsidR="00CC2CA5">
              <w:rPr>
                <w:rFonts w:asciiTheme="minorHAnsi" w:hAnsiTheme="minorHAnsi"/>
              </w:rPr>
              <w:t xml:space="preserve"> og</w:t>
            </w:r>
            <w:r w:rsidR="00F17358">
              <w:rPr>
                <w:rFonts w:asciiTheme="minorHAnsi" w:hAnsiTheme="minorHAnsi"/>
              </w:rPr>
              <w:t xml:space="preserve"> </w:t>
            </w:r>
            <w:r w:rsidR="00CC2CA5">
              <w:rPr>
                <w:rFonts w:asciiTheme="minorHAnsi" w:hAnsiTheme="minorHAnsi"/>
              </w:rPr>
              <w:t>matsvinn</w:t>
            </w:r>
            <w:r w:rsidR="00BD5E8D">
              <w:rPr>
                <w:rFonts w:asciiTheme="minorHAnsi" w:hAnsiTheme="minorHAnsi"/>
              </w:rPr>
              <w:t xml:space="preserve">hensyn </w:t>
            </w:r>
          </w:p>
          <w:p w14:paraId="22E2EBC6" w14:textId="77777777" w:rsidR="00BD5E8D" w:rsidRPr="00705481" w:rsidRDefault="00BD5E8D" w:rsidP="00353B42">
            <w:pPr>
              <w:spacing w:after="0"/>
            </w:pP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67BDABA" w14:textId="77777777" w:rsidR="00BD5E8D" w:rsidRDefault="00BD5E8D" w:rsidP="00353B42">
            <w:pPr>
              <w:spacing w:after="0"/>
              <w:rPr>
                <w:rFonts w:asciiTheme="minorHAnsi" w:eastAsia="Oslo Sans Office" w:hAnsiTheme="minorHAnsi" w:cs="Oslo Sans Office"/>
              </w:rPr>
            </w:pPr>
          </w:p>
          <w:p w14:paraId="0882FC92" w14:textId="074F5FCB" w:rsidR="00BD5E8D" w:rsidRPr="003E2902" w:rsidRDefault="00922B96" w:rsidP="00353B42">
            <w:pPr>
              <w:spacing w:after="0"/>
              <w:rPr>
                <w:rFonts w:asciiTheme="minorHAnsi" w:hAnsiTheme="minorHAnsi"/>
              </w:rPr>
            </w:pPr>
            <w:r>
              <w:rPr>
                <w:rFonts w:asciiTheme="minorHAnsi" w:eastAsia="Oslo Sans Office" w:hAnsiTheme="minorHAnsi" w:cs="Oslo Sans Office"/>
              </w:rPr>
              <w:t>20</w:t>
            </w:r>
            <w:r w:rsidR="00BD5E8D">
              <w:rPr>
                <w:rFonts w:asciiTheme="minorHAnsi" w:eastAsia="Oslo Sans Office" w:hAnsiTheme="minorHAnsi" w:cs="Oslo Sans Office"/>
              </w:rPr>
              <w:t xml:space="preserve"> </w:t>
            </w:r>
            <w:r w:rsidR="00BD5E8D" w:rsidRPr="003E2902">
              <w:rPr>
                <w:rFonts w:asciiTheme="minorHAnsi" w:eastAsia="Oslo Sans Office" w:hAnsiTheme="minorHAnsi" w:cs="Oslo Sans Office"/>
              </w:rPr>
              <w: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4202F34" w14:textId="77777777" w:rsidR="00BD5E8D" w:rsidRDefault="00BD5E8D" w:rsidP="00353B42">
            <w:pPr>
              <w:spacing w:after="0"/>
              <w:rPr>
                <w:rFonts w:ascii="Oslo Sans Office" w:eastAsia="Oslo Sans Office" w:hAnsi="Oslo Sans Office" w:cs="Oslo Sans Office"/>
              </w:rPr>
            </w:pPr>
            <w:r w:rsidRPr="00E65E7E">
              <w:rPr>
                <w:rFonts w:ascii="Oslo Sans Office" w:eastAsia="Oslo Sans Office" w:hAnsi="Oslo Sans Office" w:cs="Oslo Sans Office"/>
              </w:rPr>
              <w:t xml:space="preserve"> </w:t>
            </w:r>
          </w:p>
          <w:p w14:paraId="01BFA048" w14:textId="77777777" w:rsidR="00BD5E8D" w:rsidRPr="00E65E7E" w:rsidRDefault="00BD5E8D" w:rsidP="00353B42">
            <w:pPr>
              <w:spacing w:after="0"/>
            </w:pPr>
            <w:r>
              <w:rPr>
                <w:rFonts w:ascii="Oslo Sans Office" w:eastAsia="Oslo Sans Office" w:hAnsi="Oslo Sans Office" w:cs="Oslo Sans Office"/>
              </w:rPr>
              <w:t>Utfylt kravspesifikasjon</w:t>
            </w:r>
          </w:p>
        </w:tc>
      </w:tr>
    </w:tbl>
    <w:p w14:paraId="5E310D4B" w14:textId="77777777" w:rsidR="000D229D" w:rsidRPr="00FC414B" w:rsidRDefault="5BA4FD56" w:rsidP="00324682">
      <w:pPr>
        <w:pStyle w:val="Overskrift2"/>
      </w:pPr>
      <w:bookmarkStart w:id="75" w:name="_Toc835730210"/>
      <w:bookmarkStart w:id="76" w:name="_Toc228190081"/>
      <w:r w:rsidRPr="00FC414B">
        <w:lastRenderedPageBreak/>
        <w:t>Grunnlag for evaluering</w:t>
      </w:r>
      <w:bookmarkEnd w:id="75"/>
      <w:bookmarkEnd w:id="76"/>
      <w:r w:rsidRPr="00FC414B">
        <w:t xml:space="preserve"> </w:t>
      </w:r>
    </w:p>
    <w:p w14:paraId="668FEB0F" w14:textId="77777777" w:rsidR="000D229D" w:rsidRPr="00FC414B" w:rsidRDefault="5BA4FD56" w:rsidP="007576DB">
      <w:pPr>
        <w:pStyle w:val="Overskrift3"/>
      </w:pPr>
      <w:bookmarkStart w:id="77" w:name="_Toc1604116779"/>
      <w:bookmarkStart w:id="78" w:name="_Toc228190082"/>
      <w:r>
        <w:t>Tildelingskriteriet «Pris»</w:t>
      </w:r>
      <w:bookmarkEnd w:id="77"/>
      <w:bookmarkEnd w:id="78"/>
    </w:p>
    <w:p w14:paraId="7BE91115" w14:textId="7D01CE89" w:rsidR="00CB7089" w:rsidRPr="00FC414B" w:rsidRDefault="4406D188" w:rsidP="516AE8D5">
      <w:pPr>
        <w:pStyle w:val="OsloSansStandard"/>
      </w:pPr>
      <w:r w:rsidRPr="516AE8D5">
        <w:t xml:space="preserve">Tildelingskriteriet «Pris” er vektet 50 %. </w:t>
      </w:r>
      <w:r w:rsidR="00CB7089">
        <w:t>Priser skal oppgis i vedlegg 2 – Prisskjema. Alle priser skal være eksklusiv mva. Alle poster må besvares og manglende besvarelse kan medføre avvisning.</w:t>
      </w:r>
    </w:p>
    <w:p w14:paraId="37415993" w14:textId="77777777" w:rsidR="00CB7089" w:rsidRPr="00FC414B" w:rsidRDefault="00CB7089" w:rsidP="00CB7089">
      <w:pPr>
        <w:pStyle w:val="OsloSansStandard"/>
        <w:rPr>
          <w:color w:val="000000"/>
          <w:szCs w:val="20"/>
        </w:rPr>
      </w:pPr>
      <w:r w:rsidRPr="00FC414B">
        <w:rPr>
          <w:color w:val="000000"/>
          <w:szCs w:val="20"/>
        </w:rPr>
        <w:t>Leverandøren som har den laveste totalsum til evaluering får 10 poeng. Øvrige tilbud gis poeng lineært i forhold til laveste totalsum til evaluering. Dersom det viser seg å være mer enn 75 % avvik mellom laveste og høyeste totalsum til evaluering vil en hybridmodell legges til grunn ved beregning av poeng på priskriteriet.</w:t>
      </w:r>
    </w:p>
    <w:p w14:paraId="61163B7C" w14:textId="77777777" w:rsidR="00CB7089" w:rsidRPr="00FC414B" w:rsidRDefault="00CB7089" w:rsidP="00CB7089">
      <w:pPr>
        <w:pStyle w:val="OsloSansStandard"/>
        <w:rPr>
          <w:color w:val="000000"/>
          <w:szCs w:val="20"/>
        </w:rPr>
      </w:pPr>
    </w:p>
    <w:p w14:paraId="2CF4F125" w14:textId="77777777" w:rsidR="00CB7089" w:rsidRPr="00FC414B" w:rsidRDefault="00CB7089" w:rsidP="00CB7089">
      <w:pPr>
        <w:pStyle w:val="OsloSansStandard"/>
        <w:rPr>
          <w:szCs w:val="20"/>
        </w:rPr>
      </w:pPr>
      <w:r w:rsidRPr="00FC414B">
        <w:rPr>
          <w:szCs w:val="20"/>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p>
    <w:p w14:paraId="6C399529" w14:textId="77777777" w:rsidR="0081054D" w:rsidRPr="003D43C2" w:rsidRDefault="5BA4FD56" w:rsidP="0081054D">
      <w:pPr>
        <w:pStyle w:val="Overskrift3"/>
      </w:pPr>
      <w:r w:rsidRPr="008868A9">
        <w:t xml:space="preserve"> </w:t>
      </w:r>
      <w:bookmarkStart w:id="79" w:name="_Toc307308852"/>
      <w:bookmarkStart w:id="80" w:name="_Toc231295335"/>
      <w:bookmarkStart w:id="81" w:name="_Toc201116222"/>
      <w:bookmarkStart w:id="82" w:name="_Toc103398563"/>
      <w:bookmarkStart w:id="83" w:name="_Toc228190085"/>
      <w:r w:rsidR="0081054D" w:rsidRPr="00FC414B">
        <w:t>Tildelingskriterie</w:t>
      </w:r>
      <w:r w:rsidR="0081054D">
        <w:t>ne</w:t>
      </w:r>
      <w:r w:rsidR="0081054D" w:rsidRPr="00FC414B">
        <w:t xml:space="preserve"> </w:t>
      </w:r>
      <w:bookmarkEnd w:id="79"/>
      <w:r w:rsidR="0081054D">
        <w:t>«Kvalitet» og «Klima- og miljøhensyn»</w:t>
      </w:r>
      <w:bookmarkEnd w:id="80"/>
    </w:p>
    <w:p w14:paraId="781C2C65" w14:textId="5D96A99B" w:rsidR="0081054D" w:rsidRDefault="0081054D" w:rsidP="0081054D">
      <w:pPr>
        <w:pStyle w:val="Veiledningstekst"/>
        <w:rPr>
          <w:i w:val="0"/>
          <w:iCs w:val="0"/>
          <w:color w:val="auto"/>
        </w:rPr>
      </w:pPr>
      <w:r>
        <w:rPr>
          <w:i w:val="0"/>
          <w:iCs w:val="0"/>
          <w:color w:val="auto"/>
        </w:rPr>
        <w:t xml:space="preserve">Tildelingskriteriet «Kvalitet» </w:t>
      </w:r>
      <w:r w:rsidR="00546FD5">
        <w:rPr>
          <w:i w:val="0"/>
          <w:iCs w:val="0"/>
          <w:color w:val="auto"/>
        </w:rPr>
        <w:t xml:space="preserve">er vektet </w:t>
      </w:r>
      <w:r w:rsidR="00EF02DF">
        <w:rPr>
          <w:i w:val="0"/>
          <w:iCs w:val="0"/>
          <w:color w:val="auto"/>
        </w:rPr>
        <w:t>30</w:t>
      </w:r>
      <w:r w:rsidR="00546FD5">
        <w:rPr>
          <w:i w:val="0"/>
          <w:iCs w:val="0"/>
          <w:color w:val="auto"/>
        </w:rPr>
        <w:t xml:space="preserve"> %. Det </w:t>
      </w:r>
      <w:r>
        <w:rPr>
          <w:i w:val="0"/>
          <w:iCs w:val="0"/>
          <w:color w:val="auto"/>
        </w:rPr>
        <w:t xml:space="preserve">evalueres etter 3 underkriterier – egenskapene til tilbudte produkter (60%), rutiner på bestillinger og rest/hasteleveranser (20%) og service (20%). </w:t>
      </w:r>
    </w:p>
    <w:p w14:paraId="6BE00B1C" w14:textId="77777777" w:rsidR="0081054D" w:rsidRDefault="0081054D" w:rsidP="0081054D">
      <w:pPr>
        <w:pStyle w:val="Veiledningstekst"/>
        <w:rPr>
          <w:i w:val="0"/>
          <w:iCs w:val="0"/>
          <w:color w:val="auto"/>
        </w:rPr>
      </w:pPr>
    </w:p>
    <w:p w14:paraId="0D172B15" w14:textId="1E525840" w:rsidR="0081054D" w:rsidRDefault="0081054D" w:rsidP="516AE8D5">
      <w:pPr>
        <w:pStyle w:val="Veiledningstekst"/>
        <w:rPr>
          <w:i w:val="0"/>
          <w:iCs w:val="0"/>
          <w:color w:val="auto"/>
        </w:rPr>
      </w:pPr>
      <w:r w:rsidRPr="516AE8D5">
        <w:rPr>
          <w:i w:val="0"/>
          <w:iCs w:val="0"/>
          <w:color w:val="auto"/>
        </w:rPr>
        <w:t>Tildelingskriteriet «Klima- og miljøhensyn»</w:t>
      </w:r>
      <w:r w:rsidR="313271CB" w:rsidRPr="516AE8D5">
        <w:rPr>
          <w:i w:val="0"/>
          <w:iCs w:val="0"/>
          <w:color w:val="auto"/>
        </w:rPr>
        <w:t xml:space="preserve"> er vektet 20 % og</w:t>
      </w:r>
      <w:r w:rsidRPr="516AE8D5">
        <w:rPr>
          <w:i w:val="0"/>
          <w:iCs w:val="0"/>
          <w:color w:val="auto"/>
        </w:rPr>
        <w:t xml:space="preserve"> evalueres etter </w:t>
      </w:r>
      <w:r w:rsidR="0049642B" w:rsidRPr="516AE8D5">
        <w:rPr>
          <w:i w:val="0"/>
          <w:iCs w:val="0"/>
          <w:color w:val="auto"/>
        </w:rPr>
        <w:t xml:space="preserve">tilbudte emballasje, samt </w:t>
      </w:r>
      <w:r w:rsidR="00A96053" w:rsidRPr="516AE8D5">
        <w:rPr>
          <w:i w:val="0"/>
          <w:iCs w:val="0"/>
          <w:color w:val="auto"/>
        </w:rPr>
        <w:t xml:space="preserve">om tilbudet </w:t>
      </w:r>
      <w:r w:rsidR="00A34C08" w:rsidRPr="516AE8D5">
        <w:rPr>
          <w:i w:val="0"/>
          <w:iCs w:val="0"/>
          <w:color w:val="auto"/>
        </w:rPr>
        <w:t xml:space="preserve">har elementer som gjenspeiler </w:t>
      </w:r>
      <w:r w:rsidR="00EF02DF" w:rsidRPr="516AE8D5">
        <w:rPr>
          <w:i w:val="0"/>
          <w:iCs w:val="0"/>
          <w:color w:val="auto"/>
        </w:rPr>
        <w:t xml:space="preserve">hensynet til </w:t>
      </w:r>
      <w:r w:rsidR="00A34C08" w:rsidRPr="516AE8D5">
        <w:rPr>
          <w:i w:val="0"/>
          <w:iCs w:val="0"/>
          <w:color w:val="auto"/>
        </w:rPr>
        <w:t>matsvinn</w:t>
      </w:r>
      <w:r w:rsidR="00EF02DF" w:rsidRPr="516AE8D5">
        <w:rPr>
          <w:i w:val="0"/>
          <w:iCs w:val="0"/>
          <w:color w:val="auto"/>
        </w:rPr>
        <w:t>.</w:t>
      </w:r>
      <w:r w:rsidR="00A34C08" w:rsidRPr="516AE8D5">
        <w:rPr>
          <w:i w:val="0"/>
          <w:iCs w:val="0"/>
          <w:color w:val="auto"/>
        </w:rPr>
        <w:t xml:space="preserve"> </w:t>
      </w:r>
      <w:r w:rsidRPr="516AE8D5">
        <w:rPr>
          <w:i w:val="0"/>
          <w:iCs w:val="0"/>
          <w:color w:val="auto"/>
        </w:rPr>
        <w:t xml:space="preserve"> </w:t>
      </w:r>
    </w:p>
    <w:p w14:paraId="4CDC8C7C" w14:textId="77777777" w:rsidR="0081054D" w:rsidRPr="008C57E5" w:rsidRDefault="0081054D" w:rsidP="0081054D">
      <w:pPr>
        <w:pStyle w:val="Overskrift2"/>
        <w:rPr>
          <w:sz w:val="24"/>
          <w:szCs w:val="24"/>
        </w:rPr>
      </w:pPr>
      <w:bookmarkStart w:id="84" w:name="_Toc953872991"/>
      <w:bookmarkStart w:id="85" w:name="_Toc231295336"/>
      <w:r w:rsidRPr="008C57E5">
        <w:rPr>
          <w:sz w:val="24"/>
          <w:szCs w:val="24"/>
        </w:rPr>
        <w:t>Vektingsmodell</w:t>
      </w:r>
      <w:bookmarkEnd w:id="84"/>
      <w:bookmarkEnd w:id="85"/>
    </w:p>
    <w:p w14:paraId="4406524E" w14:textId="77777777" w:rsidR="0081054D" w:rsidRPr="00FC414B" w:rsidRDefault="0081054D" w:rsidP="0081054D">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 xml:space="preserve">Ved evaluering av tilbudene vil det innenfor hvert tildelingskriterium </w:t>
      </w:r>
      <w:r>
        <w:rPr>
          <w:rFonts w:ascii="Oslo Sans Office" w:eastAsia="Oslo Sans Office" w:hAnsi="Oslo Sans Office" w:cs="Oslo Sans Office"/>
          <w:szCs w:val="20"/>
        </w:rPr>
        <w:t xml:space="preserve">og underkriterium </w:t>
      </w:r>
      <w:r w:rsidRPr="00FC414B">
        <w:rPr>
          <w:rFonts w:ascii="Oslo Sans Office" w:eastAsia="Oslo Sans Office" w:hAnsi="Oslo Sans Office" w:cs="Oslo Sans Office"/>
          <w:szCs w:val="20"/>
        </w:rPr>
        <w:t xml:space="preserve">bli gitt en poengscore på 0-10. </w:t>
      </w:r>
    </w:p>
    <w:p w14:paraId="41904B55" w14:textId="77777777" w:rsidR="0081054D" w:rsidRPr="00FC414B" w:rsidRDefault="0081054D" w:rsidP="0081054D">
      <w:pPr>
        <w:pStyle w:val="OsloSansStandard"/>
        <w:rPr>
          <w:rFonts w:ascii="Oslo Sans Office" w:eastAsia="Oslo Sans Office" w:hAnsi="Oslo Sans Office" w:cs="Oslo Sans Office"/>
          <w:szCs w:val="20"/>
        </w:rPr>
      </w:pPr>
    </w:p>
    <w:p w14:paraId="57A6E347" w14:textId="77777777" w:rsidR="0081054D" w:rsidRPr="00FC414B" w:rsidRDefault="0081054D" w:rsidP="0081054D">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Beste tilbud innenfor hvert kriterium</w:t>
      </w:r>
      <w:r>
        <w:rPr>
          <w:rFonts w:ascii="Oslo Sans Office" w:eastAsia="Oslo Sans Office" w:hAnsi="Oslo Sans Office" w:cs="Oslo Sans Office"/>
          <w:szCs w:val="20"/>
        </w:rPr>
        <w:t>/underkriterium</w:t>
      </w:r>
      <w:r w:rsidRPr="00FC414B">
        <w:rPr>
          <w:rFonts w:ascii="Oslo Sans Office" w:eastAsia="Oslo Sans Office" w:hAnsi="Oslo Sans Office" w:cs="Oslo Sans Office"/>
          <w:szCs w:val="20"/>
        </w:rPr>
        <w:t xml:space="preserve"> vil få 10, mens det blir gitt en poengscore som gjenspeiler relevante forskjeller mellom beste tilbud og øvrige tilbud.</w:t>
      </w:r>
    </w:p>
    <w:p w14:paraId="386A0E1C" w14:textId="77777777" w:rsidR="0081054D" w:rsidRPr="00FC414B" w:rsidRDefault="0081054D" w:rsidP="0081054D">
      <w:pPr>
        <w:pStyle w:val="OsloSansStandard"/>
        <w:rPr>
          <w:rFonts w:ascii="Oslo Sans Office" w:eastAsia="Oslo Sans Office" w:hAnsi="Oslo Sans Office" w:cs="Oslo Sans Office"/>
          <w:szCs w:val="20"/>
        </w:rPr>
      </w:pPr>
    </w:p>
    <w:p w14:paraId="57AC108D" w14:textId="77777777" w:rsidR="0081054D" w:rsidRPr="00FC414B" w:rsidRDefault="0081054D" w:rsidP="0081054D">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 xml:space="preserve">Poengscoren multipliseres med den angitte vekten for kriteriet og summeres. </w:t>
      </w:r>
      <w:r>
        <w:rPr>
          <w:rFonts w:ascii="Oslo Sans Office" w:eastAsia="Oslo Sans Office" w:hAnsi="Oslo Sans Office" w:cs="Oslo Sans Office"/>
          <w:szCs w:val="20"/>
        </w:rPr>
        <w:t xml:space="preserve">Tilbudet </w:t>
      </w:r>
      <w:r w:rsidRPr="00FC414B">
        <w:rPr>
          <w:rFonts w:ascii="Oslo Sans Office" w:eastAsia="Oslo Sans Office" w:hAnsi="Oslo Sans Office" w:cs="Oslo Sans Office"/>
          <w:szCs w:val="20"/>
        </w:rPr>
        <w:t>med høyeste vektede poengsum, vil bli tildelt kontrakt.</w:t>
      </w:r>
    </w:p>
    <w:p w14:paraId="2CE66196" w14:textId="7F03DCE4" w:rsidR="000D229D" w:rsidRPr="00FC414B" w:rsidRDefault="5BA4FD56" w:rsidP="0081054D">
      <w:pPr>
        <w:pStyle w:val="Overskrift3"/>
      </w:pPr>
      <w:r w:rsidRPr="00FC414B">
        <w:t xml:space="preserve">Tildeling av kontrakt, begrunnelse og </w:t>
      </w:r>
      <w:bookmarkEnd w:id="81"/>
      <w:r w:rsidRPr="00FC414B">
        <w:t>karensperiode</w:t>
      </w:r>
      <w:bookmarkEnd w:id="82"/>
      <w:bookmarkEnd w:id="83"/>
    </w:p>
    <w:p w14:paraId="1D3A8A97" w14:textId="49B9430A" w:rsidR="000D229D" w:rsidRPr="00FC414B" w:rsidRDefault="000D229D" w:rsidP="00314182">
      <w:pPr>
        <w:pStyle w:val="OsloSansStandard"/>
      </w:pPr>
      <w:r w:rsidRPr="00FC414B">
        <w:t xml:space="preserve">Leverandører som har deltatt i konkurransen vil få en skriftlig tilbakemelding om hvem </w:t>
      </w:r>
      <w:r w:rsidR="007A09DC">
        <w:t>O</w:t>
      </w:r>
      <w:r w:rsidRPr="00FC414B">
        <w:t>ppdragsgiver vil inngå kontrakt med og begrunnelse for valget, samt opplyst lengden på karensperioden før kontraktsinngåelse.</w:t>
      </w:r>
    </w:p>
    <w:p w14:paraId="69E38730" w14:textId="77777777" w:rsidR="000D229D" w:rsidRPr="009C3FFC" w:rsidRDefault="000D229D" w:rsidP="00314182">
      <w:pPr>
        <w:pStyle w:val="OsloSansStandard"/>
        <w:rPr>
          <w:sz w:val="16"/>
          <w:szCs w:val="16"/>
        </w:rPr>
      </w:pPr>
    </w:p>
    <w:p w14:paraId="58C62F74" w14:textId="3D4A05AD" w:rsidR="00EE2410" w:rsidRDefault="00EE2410">
      <w:pPr>
        <w:spacing w:after="160" w:line="259"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br w:type="page"/>
      </w:r>
    </w:p>
    <w:p w14:paraId="5BC87FC8"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174803" w14:textId="4D113856" w:rsidR="000D229D" w:rsidRPr="00335617" w:rsidRDefault="5BA4FD56" w:rsidP="004364C2">
      <w:pPr>
        <w:pStyle w:val="Overskrift1"/>
        <w:rPr>
          <w:color w:val="002060"/>
        </w:rPr>
      </w:pPr>
      <w:bookmarkStart w:id="86" w:name="_Toc793462016"/>
      <w:bookmarkStart w:id="87" w:name="_Toc228190086"/>
      <w:r w:rsidRPr="00335617">
        <w:rPr>
          <w:color w:val="002060"/>
        </w:rPr>
        <w:t>SJEKKLISTE OG ØNSKET PRESENTASJONSFORM</w:t>
      </w:r>
      <w:bookmarkEnd w:id="86"/>
      <w:bookmarkEnd w:id="87"/>
    </w:p>
    <w:p w14:paraId="147DBBA6" w14:textId="77777777" w:rsidR="000D229D" w:rsidRPr="00FC414B" w:rsidRDefault="000D229D" w:rsidP="7AFD2E57">
      <w:pPr>
        <w:spacing w:after="0"/>
        <w:rPr>
          <w:rFonts w:ascii="Times New Roman" w:eastAsia="Times New Roman" w:hAnsi="Times New Roman" w:cs="Times New Roman"/>
          <w:lang w:eastAsia="nb-NO"/>
        </w:rPr>
      </w:pPr>
      <w:r w:rsidRPr="7AFD2E57">
        <w:rPr>
          <w:rFonts w:ascii="Oslo Sans Office" w:eastAsia="Oslo Sans Office" w:hAnsi="Oslo Sans Office" w:cs="Oslo Sans Office"/>
          <w:lang w:eastAsia="nb-NO"/>
        </w:rPr>
        <w:t>Komplett tilbud skal bestå av følgende:</w:t>
      </w:r>
    </w:p>
    <w:tbl>
      <w:tblPr>
        <w:tblW w:w="0" w:type="auto"/>
        <w:tblLayout w:type="fixed"/>
        <w:tblLook w:val="01E0" w:firstRow="1" w:lastRow="1" w:firstColumn="1" w:lastColumn="1" w:noHBand="0" w:noVBand="0"/>
      </w:tblPr>
      <w:tblGrid>
        <w:gridCol w:w="5377"/>
        <w:gridCol w:w="1246"/>
        <w:gridCol w:w="2581"/>
      </w:tblGrid>
      <w:tr w:rsidR="00754F0E" w:rsidRPr="00FC414B" w14:paraId="23F8ED47"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75B0290D"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0223C486"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3136F244"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754F0E" w:rsidRPr="00FC414B" w14:paraId="613219F4"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FB38DB8"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465085EA"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Avvik skal klart fremgå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A2E3315" w14:textId="77777777" w:rsidR="00754F0E" w:rsidRDefault="00754F0E" w:rsidP="00353B42">
            <w:pPr>
              <w:spacing w:after="0"/>
              <w:rPr>
                <w:rFonts w:ascii="Oslo Sans Office" w:eastAsia="Oslo Sans Office" w:hAnsi="Oslo Sans Office" w:cs="Oslo Sans Office"/>
                <w:szCs w:val="20"/>
                <w:lang w:eastAsia="nb-NO"/>
              </w:rPr>
            </w:pPr>
          </w:p>
          <w:p w14:paraId="796A74A2" w14:textId="77777777" w:rsidR="00754F0E" w:rsidRDefault="00754F0E" w:rsidP="00353B42">
            <w:pPr>
              <w:spacing w:after="0"/>
              <w:rPr>
                <w:rFonts w:ascii="Oslo Sans Office" w:eastAsia="Oslo Sans Office" w:hAnsi="Oslo Sans Office" w:cs="Oslo Sans Office"/>
                <w:szCs w:val="20"/>
                <w:lang w:eastAsia="nb-NO"/>
              </w:rPr>
            </w:pPr>
          </w:p>
          <w:p w14:paraId="04095A0D" w14:textId="77777777" w:rsidR="00754F0E" w:rsidRDefault="00754F0E" w:rsidP="00353B42">
            <w:pPr>
              <w:spacing w:after="0"/>
              <w:rPr>
                <w:rFonts w:ascii="Oslo Sans Office" w:eastAsia="Oslo Sans Office" w:hAnsi="Oslo Sans Office" w:cs="Oslo Sans Office"/>
                <w:szCs w:val="20"/>
                <w:lang w:eastAsia="nb-NO"/>
              </w:rPr>
            </w:pPr>
          </w:p>
          <w:p w14:paraId="75D0471D"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Vedlegg</w:t>
            </w:r>
            <w:r>
              <w:rPr>
                <w:rFonts w:ascii="Oslo Sans Office" w:eastAsia="Oslo Sans Office" w:hAnsi="Oslo Sans Office" w:cs="Oslo Sans Office"/>
                <w:szCs w:val="20"/>
                <w:lang w:eastAsia="nb-NO"/>
              </w:rPr>
              <w:t xml:space="preserve"> 4</w:t>
            </w:r>
            <w:r w:rsidRPr="00FC414B">
              <w:rPr>
                <w:rFonts w:ascii="Oslo Sans Office" w:eastAsia="Oslo Sans Office" w:hAnsi="Oslo Sans Office" w:cs="Oslo Sans Office"/>
                <w:szCs w:val="20"/>
                <w:lang w:eastAsia="nb-NO"/>
              </w:rPr>
              <w:t xml:space="preserve"> </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2450BAF"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3DDE24FF" w14:textId="77777777" w:rsidR="00754F0E" w:rsidRDefault="00754F0E" w:rsidP="00353B42">
            <w:pPr>
              <w:spacing w:after="0"/>
              <w:rPr>
                <w:rFonts w:ascii="Oslo Sans Office" w:eastAsia="Oslo Sans Office" w:hAnsi="Oslo Sans Office" w:cs="Oslo Sans Office"/>
                <w:szCs w:val="20"/>
                <w:lang w:eastAsia="nb-NO"/>
              </w:rPr>
            </w:pPr>
          </w:p>
          <w:p w14:paraId="0E3E1E1C" w14:textId="77777777" w:rsidR="00754F0E" w:rsidRDefault="00754F0E" w:rsidP="00353B42">
            <w:pPr>
              <w:spacing w:after="0"/>
              <w:rPr>
                <w:rFonts w:ascii="Oslo Sans Office" w:eastAsia="Oslo Sans Office" w:hAnsi="Oslo Sans Office" w:cs="Oslo Sans Office"/>
                <w:szCs w:val="20"/>
                <w:lang w:eastAsia="nb-NO"/>
              </w:rPr>
            </w:pPr>
          </w:p>
          <w:p w14:paraId="0015D8FD"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Tilbudsbrev</w:t>
            </w:r>
          </w:p>
        </w:tc>
      </w:tr>
      <w:tr w:rsidR="00754F0E" w:rsidRPr="00FC414B" w14:paraId="568CE5C2"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A1AA0BF" w14:textId="77777777" w:rsidR="00754F0E" w:rsidRDefault="00754F0E" w:rsidP="00353B42">
            <w:pPr>
              <w:spacing w:after="0"/>
              <w:rPr>
                <w:rFonts w:ascii="Oslo Sans Office" w:eastAsia="Oslo Sans Office" w:hAnsi="Oslo Sans Office" w:cs="Oslo Sans Office"/>
                <w:lang w:eastAsia="nb-NO"/>
              </w:rPr>
            </w:pPr>
          </w:p>
          <w:p w14:paraId="4A95B792" w14:textId="77777777" w:rsidR="00754F0E" w:rsidRPr="00FC414B" w:rsidRDefault="00754F0E" w:rsidP="00353B42">
            <w:pPr>
              <w:spacing w:after="0"/>
              <w:rPr>
                <w:rFonts w:ascii="Times New Roman" w:eastAsia="Times New Roman" w:hAnsi="Times New Roman" w:cs="Times New Roman"/>
                <w:lang w:eastAsia="nb-NO"/>
              </w:rPr>
            </w:pPr>
            <w:r w:rsidRPr="5270F6D7">
              <w:rPr>
                <w:rFonts w:ascii="Oslo Sans Office" w:eastAsia="Oslo Sans Office" w:hAnsi="Oslo Sans Office" w:cs="Oslo Sans Office"/>
                <w:lang w:eastAsia="nb-NO"/>
              </w:rPr>
              <w:t>Utfylt ESPD i KGV (husk eget ESPD for eventuelle foretak som tilbyder støtter seg på for kvalifisering)</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CB0435D" w14:textId="77777777" w:rsidR="00754F0E" w:rsidRDefault="00754F0E" w:rsidP="00353B42">
            <w:pPr>
              <w:spacing w:after="0"/>
              <w:rPr>
                <w:rFonts w:ascii="Oslo Sans Office" w:eastAsia="Oslo Sans Office" w:hAnsi="Oslo Sans Office" w:cs="Oslo Sans Office"/>
                <w:szCs w:val="20"/>
                <w:lang w:eastAsia="nb-NO"/>
              </w:rPr>
            </w:pPr>
          </w:p>
          <w:p w14:paraId="41153322" w14:textId="77777777" w:rsidR="00754F0E" w:rsidRDefault="00754F0E" w:rsidP="00353B42">
            <w:pPr>
              <w:spacing w:after="0"/>
              <w:rPr>
                <w:rFonts w:ascii="Oslo Sans Office" w:eastAsia="Oslo Sans Office" w:hAnsi="Oslo Sans Office" w:cs="Oslo Sans Office"/>
                <w:szCs w:val="20"/>
                <w:lang w:eastAsia="nb-NO"/>
              </w:rPr>
            </w:pPr>
          </w:p>
          <w:p w14:paraId="65576C00"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5D7353B" w14:textId="77777777" w:rsidR="00754F0E" w:rsidRDefault="00754F0E" w:rsidP="00353B42">
            <w:pPr>
              <w:spacing w:after="0"/>
              <w:rPr>
                <w:rFonts w:ascii="Oslo Sans Office" w:eastAsia="Oslo Sans Office" w:hAnsi="Oslo Sans Office" w:cs="Oslo Sans Office"/>
                <w:szCs w:val="20"/>
                <w:lang w:eastAsia="nb-NO"/>
              </w:rPr>
            </w:pPr>
          </w:p>
          <w:p w14:paraId="0C221498" w14:textId="77777777" w:rsidR="00754F0E" w:rsidRDefault="00754F0E" w:rsidP="00353B42">
            <w:pPr>
              <w:spacing w:after="0"/>
              <w:rPr>
                <w:rFonts w:ascii="Oslo Sans Office" w:eastAsia="Oslo Sans Office" w:hAnsi="Oslo Sans Office" w:cs="Oslo Sans Office"/>
                <w:szCs w:val="20"/>
                <w:lang w:eastAsia="nb-NO"/>
              </w:rPr>
            </w:pPr>
          </w:p>
          <w:p w14:paraId="127CBDE0"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 xml:space="preserve">Utfylt ESPD </w:t>
            </w:r>
          </w:p>
        </w:tc>
      </w:tr>
      <w:tr w:rsidR="00754F0E" w:rsidRPr="00FC414B" w14:paraId="1E60706F"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65723D5" w14:textId="77777777" w:rsidR="00754F0E" w:rsidRDefault="00754F0E" w:rsidP="00353B42">
            <w:pPr>
              <w:spacing w:after="0"/>
              <w:rPr>
                <w:rFonts w:ascii="Oslo Sans Office" w:eastAsia="Oslo Sans Office" w:hAnsi="Oslo Sans Office" w:cs="Oslo Sans Office"/>
                <w:szCs w:val="20"/>
                <w:lang w:eastAsia="nb-NO"/>
              </w:rPr>
            </w:pPr>
          </w:p>
          <w:p w14:paraId="080692DA"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Eventuell forpliktelseserklæring fra foretak som tilbyder støtter seg på for kvalifisering (vedlegg 2)</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F3C5B08" w14:textId="77777777" w:rsidR="00754F0E" w:rsidRDefault="00754F0E" w:rsidP="00353B42">
            <w:pPr>
              <w:spacing w:after="0"/>
              <w:rPr>
                <w:rFonts w:ascii="Oslo Sans Office" w:eastAsia="Oslo Sans Office" w:hAnsi="Oslo Sans Office" w:cs="Oslo Sans Office"/>
                <w:szCs w:val="20"/>
                <w:lang w:eastAsia="nb-NO"/>
              </w:rPr>
            </w:pPr>
          </w:p>
          <w:p w14:paraId="497D37B1" w14:textId="77777777" w:rsidR="00754F0E" w:rsidRDefault="00754F0E" w:rsidP="00353B42">
            <w:pPr>
              <w:spacing w:after="0"/>
              <w:rPr>
                <w:rFonts w:ascii="Oslo Sans Office" w:eastAsia="Oslo Sans Office" w:hAnsi="Oslo Sans Office" w:cs="Oslo Sans Office"/>
                <w:szCs w:val="20"/>
                <w:lang w:eastAsia="nb-NO"/>
              </w:rPr>
            </w:pPr>
          </w:p>
          <w:p w14:paraId="63CE6FD1"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1A4A20F"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23E9D9F7" w14:textId="77777777" w:rsidR="00754F0E" w:rsidRDefault="00754F0E" w:rsidP="00353B42">
            <w:pPr>
              <w:spacing w:after="0"/>
              <w:rPr>
                <w:rFonts w:ascii="Oslo Sans Office" w:eastAsia="Oslo Sans Office" w:hAnsi="Oslo Sans Office" w:cs="Oslo Sans Office"/>
                <w:szCs w:val="20"/>
                <w:lang w:eastAsia="nb-NO"/>
              </w:rPr>
            </w:pPr>
          </w:p>
          <w:p w14:paraId="5D5B9B44"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Forpliktelseserklæring</w:t>
            </w:r>
          </w:p>
        </w:tc>
      </w:tr>
      <w:tr w:rsidR="00754F0E" w:rsidRPr="00FC414B" w14:paraId="2D52EDD8"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4C623B2" w14:textId="77777777" w:rsidR="00754F0E" w:rsidRDefault="00754F0E" w:rsidP="00353B42">
            <w:pPr>
              <w:spacing w:after="0"/>
              <w:rPr>
                <w:rFonts w:ascii="Oslo Sans Office" w:eastAsia="Oslo Sans Office" w:hAnsi="Oslo Sans Office" w:cs="Oslo Sans Office"/>
                <w:szCs w:val="20"/>
                <w:lang w:eastAsia="nb-NO"/>
              </w:rPr>
            </w:pPr>
          </w:p>
          <w:p w14:paraId="7054478A" w14:textId="77777777" w:rsidR="00754F0E" w:rsidRPr="007D387A" w:rsidRDefault="00754F0E" w:rsidP="00353B42">
            <w:pPr>
              <w:spacing w:after="0"/>
              <w:rPr>
                <w:rFonts w:ascii="Times New Roman" w:eastAsia="Times New Roman" w:hAnsi="Times New Roman" w:cs="Times New Roman"/>
                <w:szCs w:val="20"/>
                <w:lang w:eastAsia="nb-NO"/>
              </w:rPr>
            </w:pPr>
            <w:r w:rsidRPr="007D387A">
              <w:rPr>
                <w:rFonts w:ascii="Oslo Sans Office" w:eastAsia="Oslo Sans Office" w:hAnsi="Oslo Sans Office" w:cs="Oslo Sans Office"/>
                <w:szCs w:val="20"/>
                <w:lang w:eastAsia="nb-NO"/>
              </w:rPr>
              <w:t xml:space="preserve">Dokumentasjon for krav knyttet til leverandørens registrering, autorisasjoner mv.  </w:t>
            </w:r>
          </w:p>
          <w:p w14:paraId="6C497E47" w14:textId="77777777" w:rsidR="00754F0E" w:rsidRPr="00FC414B" w:rsidRDefault="00754F0E" w:rsidP="00353B42">
            <w:pPr>
              <w:spacing w:after="0"/>
              <w:rPr>
                <w:rFonts w:ascii="Times New Roman" w:eastAsia="Times New Roman" w:hAnsi="Times New Roman" w:cs="Times New Roman"/>
                <w:szCs w:val="20"/>
                <w:lang w:eastAsia="nb-NO"/>
              </w:rPr>
            </w:pPr>
            <w:r w:rsidRPr="007D387A">
              <w:rPr>
                <w:rFonts w:ascii="Oslo Sans Office" w:eastAsia="Oslo Sans Office" w:hAnsi="Oslo Sans Office" w:cs="Oslo Sans Office"/>
                <w:szCs w:val="20"/>
                <w:lang w:eastAsia="nb-NO"/>
              </w:rPr>
              <w:t>Leverandøren skal være et lovlig etablert foretak</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A7E6174" w14:textId="77777777" w:rsidR="00754F0E" w:rsidRDefault="00754F0E" w:rsidP="00353B42">
            <w:pPr>
              <w:spacing w:after="0"/>
              <w:rPr>
                <w:rFonts w:ascii="Oslo Sans Office" w:eastAsia="Oslo Sans Office" w:hAnsi="Oslo Sans Office" w:cs="Oslo Sans Office"/>
                <w:szCs w:val="20"/>
                <w:lang w:eastAsia="nb-NO"/>
              </w:rPr>
            </w:pPr>
          </w:p>
          <w:p w14:paraId="3D6D7C21" w14:textId="77777777" w:rsidR="00754F0E" w:rsidRDefault="00754F0E" w:rsidP="00353B42">
            <w:pPr>
              <w:spacing w:after="0"/>
              <w:rPr>
                <w:rFonts w:ascii="Oslo Sans Office" w:eastAsia="Oslo Sans Office" w:hAnsi="Oslo Sans Office" w:cs="Oslo Sans Office"/>
                <w:szCs w:val="20"/>
                <w:lang w:eastAsia="nb-NO"/>
              </w:rPr>
            </w:pPr>
          </w:p>
          <w:p w14:paraId="2C3FC16D" w14:textId="77777777" w:rsidR="00754F0E" w:rsidRDefault="00754F0E" w:rsidP="00353B42">
            <w:pPr>
              <w:spacing w:after="0"/>
              <w:rPr>
                <w:rFonts w:ascii="Oslo Sans Office" w:eastAsia="Oslo Sans Office" w:hAnsi="Oslo Sans Office" w:cs="Oslo Sans Office"/>
                <w:szCs w:val="20"/>
                <w:lang w:eastAsia="nb-NO"/>
              </w:rPr>
            </w:pPr>
          </w:p>
          <w:p w14:paraId="24EC385C"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4.2.1</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53AD906"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0DA4661E" w14:textId="77777777" w:rsidR="00754F0E" w:rsidRDefault="00754F0E" w:rsidP="00353B42">
            <w:pPr>
              <w:spacing w:after="0"/>
              <w:rPr>
                <w:rFonts w:ascii="Oslo Sans Office" w:eastAsia="Oslo Sans Office" w:hAnsi="Oslo Sans Office" w:cs="Oslo Sans Office"/>
                <w:szCs w:val="20"/>
                <w:lang w:eastAsia="nb-NO"/>
              </w:rPr>
            </w:pPr>
          </w:p>
          <w:p w14:paraId="76EE4371" w14:textId="77777777" w:rsidR="00754F0E" w:rsidRDefault="00754F0E" w:rsidP="00353B42">
            <w:pPr>
              <w:spacing w:after="0"/>
              <w:rPr>
                <w:rFonts w:ascii="Oslo Sans Office" w:eastAsia="Oslo Sans Office" w:hAnsi="Oslo Sans Office" w:cs="Oslo Sans Office"/>
                <w:szCs w:val="20"/>
                <w:lang w:eastAsia="nb-NO"/>
              </w:rPr>
            </w:pPr>
          </w:p>
          <w:p w14:paraId="2D9E4F3F"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Firmaattest</w:t>
            </w:r>
          </w:p>
        </w:tc>
      </w:tr>
      <w:tr w:rsidR="00754F0E" w:rsidRPr="00FC414B" w14:paraId="6F09BD99"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17B35A8" w14:textId="77777777" w:rsidR="00754F0E" w:rsidRPr="001A4587" w:rsidRDefault="00754F0E" w:rsidP="00353B42">
            <w:pPr>
              <w:spacing w:after="0"/>
              <w:rPr>
                <w:rFonts w:ascii="Oslo Sans Office" w:eastAsia="Oslo Sans Office" w:hAnsi="Oslo Sans Office" w:cs="Oslo Sans Office"/>
                <w:szCs w:val="20"/>
                <w:lang w:eastAsia="nb-NO"/>
              </w:rPr>
            </w:pPr>
          </w:p>
          <w:p w14:paraId="4EC66517" w14:textId="77777777" w:rsidR="00754F0E" w:rsidRPr="001A4587" w:rsidRDefault="00754F0E" w:rsidP="00353B42">
            <w:pPr>
              <w:spacing w:after="0"/>
              <w:rPr>
                <w:rFonts w:ascii="Times New Roman" w:eastAsia="Times New Roman" w:hAnsi="Times New Roman" w:cs="Times New Roman"/>
                <w:szCs w:val="20"/>
                <w:lang w:eastAsia="nb-NO"/>
              </w:rPr>
            </w:pPr>
            <w:r w:rsidRPr="001A4587">
              <w:rPr>
                <w:rFonts w:ascii="Oslo Sans Office" w:eastAsia="Oslo Sans Office" w:hAnsi="Oslo Sans Office" w:cs="Oslo Sans Office"/>
                <w:szCs w:val="20"/>
                <w:lang w:eastAsia="nb-NO"/>
              </w:rPr>
              <w:t>Dokumentasjon for krav knyttet til leverandørens økonomiske og finansielle kapasitet</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C21153F" w14:textId="77777777" w:rsidR="00754F0E" w:rsidRDefault="00754F0E" w:rsidP="00353B42">
            <w:pPr>
              <w:spacing w:after="0"/>
              <w:rPr>
                <w:rFonts w:ascii="Oslo Sans Office" w:eastAsia="Oslo Sans Office" w:hAnsi="Oslo Sans Office" w:cs="Oslo Sans Office"/>
                <w:szCs w:val="20"/>
                <w:lang w:eastAsia="nb-NO"/>
              </w:rPr>
            </w:pPr>
          </w:p>
          <w:p w14:paraId="0C38EF53" w14:textId="77777777" w:rsidR="00754F0E" w:rsidRDefault="00754F0E" w:rsidP="00353B42">
            <w:pPr>
              <w:spacing w:after="0"/>
              <w:rPr>
                <w:rFonts w:ascii="Oslo Sans Office" w:eastAsia="Oslo Sans Office" w:hAnsi="Oslo Sans Office" w:cs="Oslo Sans Office"/>
                <w:szCs w:val="20"/>
                <w:lang w:eastAsia="nb-NO"/>
              </w:rPr>
            </w:pPr>
          </w:p>
          <w:p w14:paraId="7F420A08"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4.2.2</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387CEAB"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2C10300B" w14:textId="77777777" w:rsidR="00754F0E" w:rsidRDefault="00754F0E" w:rsidP="00353B42">
            <w:pPr>
              <w:spacing w:after="0"/>
              <w:rPr>
                <w:rFonts w:ascii="Oslo Sans Office" w:eastAsia="Oslo Sans Office" w:hAnsi="Oslo Sans Office" w:cs="Oslo Sans Office"/>
                <w:szCs w:val="20"/>
                <w:lang w:eastAsia="nb-NO"/>
              </w:rPr>
            </w:pPr>
          </w:p>
          <w:p w14:paraId="040FD923"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Kredittvurdering</w:t>
            </w:r>
          </w:p>
        </w:tc>
      </w:tr>
      <w:tr w:rsidR="00754F0E" w:rsidRPr="00FC414B" w14:paraId="5174D826"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3BB8506" w14:textId="77777777" w:rsidR="00754F0E" w:rsidRDefault="00754F0E" w:rsidP="00353B42">
            <w:pPr>
              <w:spacing w:after="0"/>
              <w:rPr>
                <w:rFonts w:ascii="Oslo Sans Office" w:eastAsia="Oslo Sans Office" w:hAnsi="Oslo Sans Office" w:cs="Oslo Sans Office"/>
                <w:szCs w:val="20"/>
                <w:lang w:eastAsia="nb-NO"/>
              </w:rPr>
            </w:pPr>
          </w:p>
          <w:p w14:paraId="2BEB2D7E" w14:textId="77777777" w:rsidR="00754F0E" w:rsidRDefault="00754F0E" w:rsidP="00353B42">
            <w:pPr>
              <w:spacing w:after="0"/>
              <w:rPr>
                <w:rFonts w:ascii="Oslo Sans Office" w:eastAsia="Oslo Sans Office" w:hAnsi="Oslo Sans Office" w:cs="Oslo Sans Office"/>
                <w:szCs w:val="20"/>
                <w:lang w:eastAsia="nb-NO"/>
              </w:rPr>
            </w:pPr>
            <w:r w:rsidRPr="009724F4">
              <w:rPr>
                <w:rFonts w:ascii="Oslo Sans Office" w:eastAsia="Oslo Sans Office" w:hAnsi="Oslo Sans Office" w:cs="Oslo Sans Office"/>
                <w:szCs w:val="20"/>
                <w:lang w:eastAsia="nb-NO"/>
              </w:rPr>
              <w:t>Dokumentasjon for krav knyttet til leverandørens tekniske og faglige kvalifikasjoner</w:t>
            </w:r>
          </w:p>
          <w:p w14:paraId="783D0D57" w14:textId="77777777" w:rsidR="00754F0E" w:rsidRPr="002659A0" w:rsidRDefault="00754F0E" w:rsidP="00353B42">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viktigste leveranser de siste 3 år</w:t>
            </w:r>
          </w:p>
          <w:p w14:paraId="5935C940" w14:textId="77777777" w:rsidR="00754F0E" w:rsidRPr="00C470D7" w:rsidRDefault="00754F0E" w:rsidP="00353B42">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leverandørens gjennomsnittlige årlige arbeidsstyrke og antallet medarbeidere i ledelsen i løpet av de siste 3 årene</w:t>
            </w:r>
          </w:p>
          <w:p w14:paraId="7F7685D2" w14:textId="77777777" w:rsidR="00754F0E" w:rsidRPr="00C470D7" w:rsidRDefault="00754F0E" w:rsidP="00353B42">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leverandørens kvalitetssikringssystem</w:t>
            </w:r>
          </w:p>
          <w:p w14:paraId="00F8C6E0" w14:textId="77777777" w:rsidR="00754F0E" w:rsidRPr="000A26FB" w:rsidRDefault="00754F0E" w:rsidP="00353B42">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leverandørens miljøledelsestiltak</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2F21CF8" w14:textId="77777777" w:rsidR="00754F0E" w:rsidRDefault="00754F0E" w:rsidP="00353B42">
            <w:pPr>
              <w:spacing w:after="0"/>
              <w:rPr>
                <w:rFonts w:ascii="Oslo Sans Office" w:eastAsia="Oslo Sans Office" w:hAnsi="Oslo Sans Office" w:cs="Oslo Sans Office"/>
                <w:szCs w:val="20"/>
                <w:lang w:eastAsia="nb-NO"/>
              </w:rPr>
            </w:pPr>
          </w:p>
          <w:p w14:paraId="7D4E4CA1" w14:textId="77777777" w:rsidR="00754F0E" w:rsidRDefault="00754F0E" w:rsidP="00353B42">
            <w:pPr>
              <w:spacing w:after="0"/>
              <w:rPr>
                <w:rFonts w:ascii="Oslo Sans Office" w:eastAsia="Oslo Sans Office" w:hAnsi="Oslo Sans Office" w:cs="Oslo Sans Office"/>
                <w:szCs w:val="20"/>
                <w:lang w:eastAsia="nb-NO"/>
              </w:rPr>
            </w:pPr>
          </w:p>
          <w:p w14:paraId="3FDEAF6E" w14:textId="77777777" w:rsidR="00754F0E" w:rsidRDefault="00754F0E" w:rsidP="00353B42">
            <w:pPr>
              <w:spacing w:after="0"/>
              <w:rPr>
                <w:rFonts w:ascii="Oslo Sans Office" w:eastAsia="Oslo Sans Office" w:hAnsi="Oslo Sans Office" w:cs="Oslo Sans Office"/>
                <w:szCs w:val="20"/>
                <w:lang w:eastAsia="nb-NO"/>
              </w:rPr>
            </w:pPr>
          </w:p>
          <w:p w14:paraId="5CFCDB03" w14:textId="77777777" w:rsidR="00754F0E" w:rsidRDefault="00754F0E" w:rsidP="00353B42">
            <w:pPr>
              <w:spacing w:after="0"/>
              <w:rPr>
                <w:rFonts w:ascii="Oslo Sans Office" w:eastAsia="Oslo Sans Office" w:hAnsi="Oslo Sans Office" w:cs="Oslo Sans Office"/>
                <w:szCs w:val="20"/>
                <w:lang w:eastAsia="nb-NO"/>
              </w:rPr>
            </w:pPr>
          </w:p>
          <w:p w14:paraId="6B6AE9F0" w14:textId="77777777" w:rsidR="00754F0E" w:rsidRDefault="00754F0E" w:rsidP="00353B42">
            <w:pPr>
              <w:spacing w:after="0"/>
              <w:rPr>
                <w:rFonts w:ascii="Oslo Sans Office" w:eastAsia="Oslo Sans Office" w:hAnsi="Oslo Sans Office" w:cs="Oslo Sans Office"/>
                <w:szCs w:val="20"/>
                <w:lang w:eastAsia="nb-NO"/>
              </w:rPr>
            </w:pPr>
          </w:p>
          <w:p w14:paraId="7F9D92F2" w14:textId="77777777" w:rsidR="00754F0E" w:rsidRDefault="00754F0E" w:rsidP="00353B42">
            <w:pPr>
              <w:spacing w:after="0"/>
              <w:rPr>
                <w:rFonts w:ascii="Oslo Sans Office" w:eastAsia="Oslo Sans Office" w:hAnsi="Oslo Sans Office" w:cs="Oslo Sans Office"/>
                <w:szCs w:val="20"/>
                <w:lang w:eastAsia="nb-NO"/>
              </w:rPr>
            </w:pPr>
          </w:p>
          <w:p w14:paraId="5B1B4A5E" w14:textId="77777777" w:rsidR="00754F0E" w:rsidRDefault="00754F0E" w:rsidP="00353B42">
            <w:pPr>
              <w:spacing w:after="0"/>
              <w:rPr>
                <w:rFonts w:ascii="Oslo Sans Office" w:eastAsia="Oslo Sans Office" w:hAnsi="Oslo Sans Office" w:cs="Oslo Sans Office"/>
                <w:szCs w:val="20"/>
                <w:lang w:eastAsia="nb-NO"/>
              </w:rPr>
            </w:pPr>
          </w:p>
          <w:p w14:paraId="4100ED1D" w14:textId="77777777" w:rsidR="00754F0E" w:rsidRDefault="00754F0E" w:rsidP="00353B42">
            <w:pPr>
              <w:spacing w:after="0"/>
              <w:rPr>
                <w:rFonts w:ascii="Oslo Sans Office" w:eastAsia="Oslo Sans Office" w:hAnsi="Oslo Sans Office" w:cs="Oslo Sans Office"/>
                <w:szCs w:val="20"/>
                <w:lang w:eastAsia="nb-NO"/>
              </w:rPr>
            </w:pPr>
          </w:p>
          <w:p w14:paraId="5B9539C4" w14:textId="77777777" w:rsidR="00754F0E" w:rsidRDefault="00754F0E" w:rsidP="00353B42">
            <w:pPr>
              <w:spacing w:after="0"/>
              <w:rPr>
                <w:rFonts w:ascii="Oslo Sans Office" w:eastAsia="Oslo Sans Office" w:hAnsi="Oslo Sans Office" w:cs="Oslo Sans Office"/>
                <w:szCs w:val="20"/>
                <w:lang w:eastAsia="nb-NO"/>
              </w:rPr>
            </w:pPr>
          </w:p>
          <w:p w14:paraId="06D5F1F1" w14:textId="77777777" w:rsidR="00754F0E" w:rsidRDefault="00754F0E" w:rsidP="00353B42">
            <w:pPr>
              <w:spacing w:after="0"/>
              <w:rPr>
                <w:rFonts w:ascii="Oslo Sans Office" w:eastAsia="Oslo Sans Office" w:hAnsi="Oslo Sans Office" w:cs="Oslo Sans Office"/>
                <w:szCs w:val="20"/>
                <w:lang w:eastAsia="nb-NO"/>
              </w:rPr>
            </w:pPr>
          </w:p>
          <w:p w14:paraId="58AF66F1" w14:textId="77777777" w:rsidR="00754F0E" w:rsidRDefault="00754F0E" w:rsidP="00353B42">
            <w:pPr>
              <w:spacing w:after="0"/>
              <w:rPr>
                <w:rFonts w:ascii="Oslo Sans Office" w:eastAsia="Oslo Sans Office" w:hAnsi="Oslo Sans Office" w:cs="Oslo Sans Office"/>
                <w:szCs w:val="20"/>
                <w:lang w:eastAsia="nb-NO"/>
              </w:rPr>
            </w:pPr>
          </w:p>
          <w:p w14:paraId="5C0D14D3"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4.2.3</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CE4C45B" w14:textId="77777777" w:rsidR="00754F0E" w:rsidRDefault="00754F0E" w:rsidP="00353B42">
            <w:pPr>
              <w:spacing w:after="0"/>
              <w:rPr>
                <w:rFonts w:ascii="Oslo Sans Office" w:eastAsia="Oslo Sans Office" w:hAnsi="Oslo Sans Office" w:cs="Oslo Sans Office"/>
                <w:szCs w:val="20"/>
                <w:lang w:eastAsia="nb-NO"/>
              </w:rPr>
            </w:pPr>
          </w:p>
          <w:p w14:paraId="6F4DD1DD" w14:textId="77777777" w:rsidR="00754F0E" w:rsidRDefault="00754F0E" w:rsidP="00353B42">
            <w:pPr>
              <w:spacing w:after="0"/>
              <w:rPr>
                <w:rFonts w:ascii="Oslo Sans Office" w:eastAsia="Oslo Sans Office" w:hAnsi="Oslo Sans Office" w:cs="Oslo Sans Office"/>
                <w:szCs w:val="20"/>
                <w:lang w:eastAsia="nb-NO"/>
              </w:rPr>
            </w:pPr>
          </w:p>
          <w:p w14:paraId="17790067" w14:textId="77777777" w:rsidR="00754F0E" w:rsidRDefault="00754F0E" w:rsidP="00353B42">
            <w:pPr>
              <w:spacing w:after="0"/>
              <w:rPr>
                <w:rFonts w:ascii="Oslo Sans Office" w:eastAsia="Oslo Sans Office" w:hAnsi="Oslo Sans Office" w:cs="Oslo Sans Office"/>
                <w:szCs w:val="20"/>
                <w:lang w:eastAsia="nb-NO"/>
              </w:rPr>
            </w:pPr>
          </w:p>
          <w:p w14:paraId="18111F4D" w14:textId="77777777" w:rsidR="00754F0E" w:rsidRDefault="00754F0E" w:rsidP="00353B42">
            <w:pPr>
              <w:spacing w:after="0"/>
              <w:rPr>
                <w:rFonts w:ascii="Oslo Sans Office" w:eastAsia="Oslo Sans Office" w:hAnsi="Oslo Sans Office" w:cs="Oslo Sans Office"/>
                <w:szCs w:val="20"/>
                <w:lang w:eastAsia="nb-NO"/>
              </w:rPr>
            </w:pPr>
          </w:p>
          <w:p w14:paraId="63EA8312" w14:textId="77777777" w:rsidR="00754F0E" w:rsidRDefault="00754F0E" w:rsidP="00353B42">
            <w:pPr>
              <w:spacing w:after="0"/>
              <w:rPr>
                <w:rFonts w:ascii="Oslo Sans Office" w:eastAsia="Oslo Sans Office" w:hAnsi="Oslo Sans Office" w:cs="Oslo Sans Office"/>
                <w:szCs w:val="20"/>
                <w:lang w:eastAsia="nb-NO"/>
              </w:rPr>
            </w:pPr>
          </w:p>
          <w:p w14:paraId="36B328EC" w14:textId="77777777" w:rsidR="00754F0E" w:rsidRDefault="00754F0E" w:rsidP="00353B42">
            <w:pPr>
              <w:spacing w:after="0"/>
              <w:rPr>
                <w:rFonts w:ascii="Oslo Sans Office" w:eastAsia="Oslo Sans Office" w:hAnsi="Oslo Sans Office" w:cs="Oslo Sans Office"/>
                <w:szCs w:val="20"/>
                <w:lang w:eastAsia="nb-NO"/>
              </w:rPr>
            </w:pPr>
          </w:p>
          <w:p w14:paraId="1235C858" w14:textId="77777777" w:rsidR="00754F0E" w:rsidRDefault="00754F0E" w:rsidP="00353B42">
            <w:pPr>
              <w:spacing w:after="0"/>
              <w:rPr>
                <w:rFonts w:ascii="Oslo Sans Office" w:eastAsia="Oslo Sans Office" w:hAnsi="Oslo Sans Office" w:cs="Oslo Sans Office"/>
                <w:szCs w:val="20"/>
                <w:lang w:eastAsia="nb-NO"/>
              </w:rPr>
            </w:pPr>
          </w:p>
          <w:p w14:paraId="34538CF2" w14:textId="77777777" w:rsidR="00754F0E" w:rsidRDefault="00754F0E" w:rsidP="00353B42">
            <w:pPr>
              <w:spacing w:after="0"/>
              <w:rPr>
                <w:rFonts w:ascii="Oslo Sans Office" w:eastAsia="Oslo Sans Office" w:hAnsi="Oslo Sans Office" w:cs="Oslo Sans Office"/>
                <w:szCs w:val="20"/>
                <w:lang w:eastAsia="nb-NO"/>
              </w:rPr>
            </w:pPr>
          </w:p>
          <w:p w14:paraId="0452E381" w14:textId="77777777" w:rsidR="00754F0E" w:rsidRDefault="00754F0E" w:rsidP="00353B42">
            <w:pPr>
              <w:spacing w:after="0"/>
              <w:rPr>
                <w:rFonts w:ascii="Oslo Sans Office" w:eastAsia="Oslo Sans Office" w:hAnsi="Oslo Sans Office" w:cs="Oslo Sans Office"/>
                <w:szCs w:val="20"/>
                <w:lang w:eastAsia="nb-NO"/>
              </w:rPr>
            </w:pPr>
          </w:p>
          <w:p w14:paraId="7AEE7931" w14:textId="77777777" w:rsidR="00754F0E" w:rsidRDefault="00754F0E" w:rsidP="00353B42">
            <w:pPr>
              <w:spacing w:after="0"/>
              <w:rPr>
                <w:rFonts w:ascii="Oslo Sans Office" w:eastAsia="Oslo Sans Office" w:hAnsi="Oslo Sans Office" w:cs="Oslo Sans Office"/>
                <w:szCs w:val="20"/>
                <w:lang w:eastAsia="nb-NO"/>
              </w:rPr>
            </w:pPr>
          </w:p>
          <w:p w14:paraId="29AC48E2"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Tekniske og faglige kvalifikasjoner</w:t>
            </w:r>
          </w:p>
        </w:tc>
      </w:tr>
      <w:tr w:rsidR="00754F0E" w:rsidRPr="00FC414B" w14:paraId="2CC3AB2D"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A94FFAD" w14:textId="77777777" w:rsidR="00754F0E" w:rsidRDefault="00754F0E" w:rsidP="00353B42">
            <w:pPr>
              <w:spacing w:after="0"/>
              <w:rPr>
                <w:rFonts w:ascii="Oslo Sans Office" w:eastAsia="Oslo Sans Office" w:hAnsi="Oslo Sans Office" w:cs="Oslo Sans Office"/>
                <w:szCs w:val="20"/>
                <w:lang w:eastAsia="nb-NO"/>
              </w:rPr>
            </w:pPr>
          </w:p>
          <w:p w14:paraId="11214978"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Leverandørens besvarelse av kravspesifikasjon</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50C4E38" w14:textId="77777777" w:rsidR="00754F0E" w:rsidRDefault="00754F0E" w:rsidP="00353B42">
            <w:pPr>
              <w:spacing w:after="0"/>
              <w:rPr>
                <w:rFonts w:eastAsia="Times New Roman" w:cs="Times New Roman"/>
                <w:szCs w:val="20"/>
                <w:lang w:eastAsia="nb-NO"/>
              </w:rPr>
            </w:pPr>
          </w:p>
          <w:p w14:paraId="04219B15" w14:textId="77777777" w:rsidR="00754F0E" w:rsidRPr="006F052A" w:rsidRDefault="00754F0E" w:rsidP="00353B42">
            <w:pPr>
              <w:spacing w:after="0"/>
              <w:rPr>
                <w:rFonts w:eastAsia="Times New Roman" w:cs="Times New Roman"/>
                <w:szCs w:val="20"/>
                <w:lang w:eastAsia="nb-NO"/>
              </w:rPr>
            </w:pPr>
            <w:r w:rsidRPr="006F052A">
              <w:rPr>
                <w:rFonts w:eastAsia="Times New Roman" w:cs="Times New Roman"/>
                <w:szCs w:val="20"/>
                <w:lang w:eastAsia="nb-NO"/>
              </w:rPr>
              <w:t xml:space="preserve">Vedlegg 1 </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4714DA" w14:textId="77777777" w:rsidR="00754F0E" w:rsidRDefault="00754F0E" w:rsidP="00353B42">
            <w:pPr>
              <w:spacing w:after="0"/>
              <w:rPr>
                <w:rFonts w:eastAsia="Times New Roman" w:cs="Times New Roman"/>
                <w:szCs w:val="20"/>
                <w:lang w:eastAsia="nb-NO"/>
              </w:rPr>
            </w:pPr>
          </w:p>
          <w:p w14:paraId="79F7A6B7" w14:textId="77777777" w:rsidR="00754F0E" w:rsidRPr="006F052A" w:rsidRDefault="00754F0E" w:rsidP="00353B42">
            <w:pPr>
              <w:spacing w:after="0"/>
              <w:rPr>
                <w:rFonts w:eastAsia="Times New Roman" w:cs="Times New Roman"/>
                <w:szCs w:val="20"/>
                <w:lang w:eastAsia="nb-NO"/>
              </w:rPr>
            </w:pPr>
            <w:r>
              <w:rPr>
                <w:rFonts w:eastAsia="Times New Roman" w:cs="Times New Roman"/>
                <w:szCs w:val="20"/>
                <w:lang w:eastAsia="nb-NO"/>
              </w:rPr>
              <w:t>Kravspesifikasjon</w:t>
            </w:r>
          </w:p>
        </w:tc>
      </w:tr>
      <w:tr w:rsidR="00754F0E" w:rsidRPr="00FC414B" w14:paraId="36C6AB2C"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98A9804" w14:textId="77777777" w:rsidR="00754F0E" w:rsidRDefault="00754F0E" w:rsidP="00353B42">
            <w:pPr>
              <w:spacing w:after="0"/>
              <w:rPr>
                <w:rFonts w:ascii="Oslo Sans Office" w:eastAsia="Oslo Sans Office" w:hAnsi="Oslo Sans Office" w:cs="Oslo Sans Office"/>
                <w:szCs w:val="20"/>
                <w:lang w:eastAsia="nb-NO"/>
              </w:rPr>
            </w:pPr>
          </w:p>
          <w:p w14:paraId="04F6B3EA" w14:textId="77777777" w:rsidR="00754F0E" w:rsidRDefault="00754F0E" w:rsidP="00353B42">
            <w:pPr>
              <w:spacing w:after="0"/>
              <w:rPr>
                <w:rFonts w:ascii="Oslo Sans Office" w:eastAsia="Oslo Sans Office" w:hAnsi="Oslo Sans Office" w:cs="Oslo Sans Office"/>
                <w:szCs w:val="20"/>
                <w:lang w:eastAsia="nb-NO"/>
              </w:rPr>
            </w:pPr>
          </w:p>
          <w:p w14:paraId="0760BF0D" w14:textId="77777777" w:rsidR="00754F0E" w:rsidRDefault="00754F0E" w:rsidP="00353B42">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Svarskjema kvalifikasjonskrav - Aktsomhetsvurderinger</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58DFB30" w14:textId="77777777" w:rsidR="00754F0E" w:rsidRDefault="00754F0E" w:rsidP="00353B42">
            <w:pPr>
              <w:spacing w:after="0"/>
              <w:rPr>
                <w:rFonts w:ascii="Oslo Sans Office" w:eastAsia="Oslo Sans Office" w:hAnsi="Oslo Sans Office" w:cs="Oslo Sans Office"/>
                <w:szCs w:val="20"/>
                <w:lang w:eastAsia="nb-NO"/>
              </w:rPr>
            </w:pPr>
          </w:p>
          <w:p w14:paraId="52EA3362" w14:textId="77777777" w:rsidR="00754F0E" w:rsidRDefault="00754F0E" w:rsidP="00353B42">
            <w:pPr>
              <w:spacing w:after="0"/>
              <w:rPr>
                <w:rFonts w:ascii="Oslo Sans Office" w:eastAsia="Oslo Sans Office" w:hAnsi="Oslo Sans Office" w:cs="Oslo Sans Office"/>
                <w:szCs w:val="20"/>
                <w:lang w:eastAsia="nb-NO"/>
              </w:rPr>
            </w:pPr>
          </w:p>
          <w:p w14:paraId="7DC2135C" w14:textId="77777777" w:rsidR="00754F0E" w:rsidRDefault="00754F0E" w:rsidP="00353B42">
            <w:pPr>
              <w:spacing w:after="0"/>
              <w:rPr>
                <w:rFonts w:ascii="Oslo Sans Office" w:eastAsia="Oslo Sans Office" w:hAnsi="Oslo Sans Office" w:cs="Oslo Sans Office"/>
                <w:szCs w:val="20"/>
                <w:lang w:eastAsia="nb-NO"/>
              </w:rPr>
            </w:pPr>
          </w:p>
          <w:p w14:paraId="196DABAE" w14:textId="2E36B343" w:rsidR="00754F0E" w:rsidRDefault="00754F0E" w:rsidP="00353B42">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Vedlegg </w:t>
            </w:r>
            <w:r w:rsidR="00AC3947">
              <w:rPr>
                <w:rFonts w:ascii="Oslo Sans Office" w:eastAsia="Oslo Sans Office" w:hAnsi="Oslo Sans Office" w:cs="Oslo Sans Office"/>
                <w:szCs w:val="20"/>
                <w:lang w:eastAsia="nb-NO"/>
              </w:rPr>
              <w:t>7</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F600469" w14:textId="77777777" w:rsidR="00754F0E" w:rsidRDefault="00754F0E" w:rsidP="00353B42">
            <w:pPr>
              <w:spacing w:after="0"/>
              <w:rPr>
                <w:rFonts w:ascii="Oslo Sans Office" w:eastAsia="Oslo Sans Office" w:hAnsi="Oslo Sans Office" w:cs="Oslo Sans Office"/>
                <w:szCs w:val="20"/>
                <w:lang w:eastAsia="nb-NO"/>
              </w:rPr>
            </w:pPr>
          </w:p>
          <w:p w14:paraId="4195ED96" w14:textId="77777777" w:rsidR="00754F0E" w:rsidRDefault="00754F0E" w:rsidP="00353B42">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Aktsomhetsvurderinger</w:t>
            </w:r>
          </w:p>
          <w:p w14:paraId="2FC86B3C" w14:textId="77777777" w:rsidR="00754F0E" w:rsidRDefault="00754F0E" w:rsidP="00353B42">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Utfylt oppdragsgivers kravspesifikasjon</w:t>
            </w:r>
            <w:r w:rsidRPr="00FC414B">
              <w:rPr>
                <w:rFonts w:ascii="Oslo Sans Office" w:eastAsia="Oslo Sans Office" w:hAnsi="Oslo Sans Office" w:cs="Oslo Sans Office"/>
                <w:szCs w:val="20"/>
                <w:lang w:eastAsia="nb-NO"/>
              </w:rPr>
              <w:t xml:space="preserve"> </w:t>
            </w:r>
          </w:p>
        </w:tc>
      </w:tr>
      <w:tr w:rsidR="00754F0E" w:rsidRPr="00FC414B" w14:paraId="7B98BAC0"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7380096" w14:textId="77777777" w:rsidR="00754F0E" w:rsidRDefault="00754F0E" w:rsidP="00353B42">
            <w:pPr>
              <w:spacing w:after="0"/>
              <w:rPr>
                <w:rFonts w:ascii="Oslo Sans Office" w:eastAsia="Oslo Sans Office" w:hAnsi="Oslo Sans Office" w:cs="Oslo Sans Office"/>
                <w:szCs w:val="20"/>
                <w:lang w:eastAsia="nb-NO"/>
              </w:rPr>
            </w:pPr>
          </w:p>
          <w:p w14:paraId="5A7B35C2"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Leverandørens besvarelse </w:t>
            </w:r>
            <w:r>
              <w:rPr>
                <w:rFonts w:ascii="Oslo Sans Office" w:eastAsia="Oslo Sans Office" w:hAnsi="Oslo Sans Office" w:cs="Oslo Sans Office"/>
                <w:szCs w:val="20"/>
                <w:lang w:eastAsia="nb-NO"/>
              </w:rPr>
              <w:t xml:space="preserve">av </w:t>
            </w:r>
            <w:r w:rsidRPr="00FC414B">
              <w:rPr>
                <w:rFonts w:ascii="Oslo Sans Office" w:eastAsia="Oslo Sans Office" w:hAnsi="Oslo Sans Office" w:cs="Oslo Sans Office"/>
                <w:szCs w:val="20"/>
                <w:lang w:eastAsia="nb-NO"/>
              </w:rPr>
              <w:t>pris</w:t>
            </w:r>
            <w:r>
              <w:rPr>
                <w:rFonts w:ascii="Oslo Sans Office" w:eastAsia="Oslo Sans Office" w:hAnsi="Oslo Sans Office" w:cs="Oslo Sans Office"/>
                <w:szCs w:val="20"/>
                <w:lang w:eastAsia="nb-NO"/>
              </w:rPr>
              <w:t>skjema</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3CA4751"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30E77688"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Vedlegg 2</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ABB1C8B"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197A1588"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Prisskjema</w:t>
            </w:r>
          </w:p>
        </w:tc>
      </w:tr>
      <w:tr w:rsidR="00754F0E" w:rsidRPr="00FC414B" w14:paraId="6F1DFF5F" w14:textId="77777777" w:rsidTr="516AE8D5">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41485E" w14:textId="77777777" w:rsidR="00754F0E" w:rsidRDefault="00754F0E" w:rsidP="00353B42">
            <w:pPr>
              <w:spacing w:after="0"/>
              <w:rPr>
                <w:rFonts w:ascii="Oslo Sans Office" w:eastAsia="Oslo Sans Office" w:hAnsi="Oslo Sans Office" w:cs="Oslo Sans Office"/>
                <w:szCs w:val="20"/>
                <w:lang w:eastAsia="nb-NO"/>
              </w:rPr>
            </w:pPr>
          </w:p>
          <w:p w14:paraId="3C82184A" w14:textId="48A63048" w:rsidR="00754F0E" w:rsidRPr="00FC414B" w:rsidRDefault="474F0167" w:rsidP="516AE8D5">
            <w:pPr>
              <w:spacing w:after="0"/>
              <w:rPr>
                <w:rFonts w:ascii="Times New Roman" w:eastAsia="Times New Roman" w:hAnsi="Times New Roman" w:cs="Times New Roman"/>
                <w:lang w:eastAsia="nb-NO"/>
              </w:rPr>
            </w:pPr>
            <w:r w:rsidRPr="516AE8D5">
              <w:rPr>
                <w:rFonts w:ascii="Oslo Sans Office" w:eastAsia="Oslo Sans Office" w:hAnsi="Oslo Sans Office" w:cs="Oslo Sans Office"/>
                <w:lang w:eastAsia="nb-NO"/>
              </w:rPr>
              <w:t xml:space="preserve">Sladdet utgave av tilbudet i tråd med vedlegg </w:t>
            </w:r>
            <w:r w:rsidR="222F8B4D" w:rsidRPr="516AE8D5">
              <w:rPr>
                <w:rFonts w:ascii="Oslo Sans Office" w:eastAsia="Oslo Sans Office" w:hAnsi="Oslo Sans Office" w:cs="Oslo Sans Office"/>
                <w:lang w:eastAsia="nb-NO"/>
              </w:rPr>
              <w:t>8</w:t>
            </w:r>
            <w:r w:rsidRPr="516AE8D5">
              <w:rPr>
                <w:rFonts w:ascii="Oslo Sans Office" w:eastAsia="Oslo Sans Office" w:hAnsi="Oslo Sans Office" w:cs="Oslo Sans Office"/>
                <w:lang w:eastAsia="nb-NO"/>
              </w:rPr>
              <w:t xml:space="preserve"> - Veiledning for sladding av tilbud punkt 5:</w:t>
            </w:r>
          </w:p>
          <w:p w14:paraId="65EA9610"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w:t>
            </w:r>
            <w:r w:rsidRPr="00FC0A8A">
              <w:rPr>
                <w:rFonts w:ascii="Oslo Sans Office" w:eastAsia="Oslo Sans Office" w:hAnsi="Oslo Sans Office" w:cs="Oslo Sans Office"/>
                <w:szCs w:val="20"/>
                <w:lang w:eastAsia="nb-NO"/>
              </w:rPr>
              <w:t>med gul farge</w:t>
            </w:r>
            <w:r w:rsidRPr="00FC414B">
              <w:rPr>
                <w:rFonts w:ascii="Oslo Sans Office" w:eastAsia="Oslo Sans Office" w:hAnsi="Oslo Sans Office" w:cs="Oslo Sans Office"/>
                <w:szCs w:val="20"/>
                <w:lang w:eastAsia="nb-NO"/>
              </w:rPr>
              <w:t xml:space="preserve"> der sladdet tekst, bilder mv. fremgår og kan redigeres </w:t>
            </w:r>
          </w:p>
          <w:p w14:paraId="738BD314" w14:textId="77777777" w:rsidR="00754F0E" w:rsidRPr="00FC414B" w:rsidRDefault="00754F0E" w:rsidP="00353B42">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En sladdet versjon med svart farge der sladdet tekst, bilder mv. ikke fremgår og ikke kan redigeres</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62D9C5A" w14:textId="77777777" w:rsidR="00754F0E" w:rsidRDefault="00754F0E" w:rsidP="00353B4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2ED40CBA" w14:textId="77777777" w:rsidR="00754F0E" w:rsidRDefault="00754F0E" w:rsidP="00353B42">
            <w:pPr>
              <w:spacing w:after="0"/>
              <w:rPr>
                <w:rFonts w:ascii="Oslo Sans Office" w:eastAsia="Oslo Sans Office" w:hAnsi="Oslo Sans Office" w:cs="Oslo Sans Office"/>
                <w:szCs w:val="20"/>
                <w:lang w:eastAsia="nb-NO"/>
              </w:rPr>
            </w:pPr>
          </w:p>
          <w:p w14:paraId="17F901DB" w14:textId="77777777" w:rsidR="00754F0E" w:rsidRDefault="00754F0E" w:rsidP="00353B42">
            <w:pPr>
              <w:spacing w:after="0"/>
              <w:rPr>
                <w:rFonts w:ascii="Oslo Sans Office" w:eastAsia="Oslo Sans Office" w:hAnsi="Oslo Sans Office" w:cs="Oslo Sans Office"/>
                <w:szCs w:val="20"/>
                <w:lang w:eastAsia="nb-NO"/>
              </w:rPr>
            </w:pPr>
          </w:p>
          <w:p w14:paraId="46C8F092" w14:textId="77777777" w:rsidR="00754F0E" w:rsidRDefault="00754F0E" w:rsidP="00353B42">
            <w:pPr>
              <w:spacing w:after="0"/>
              <w:rPr>
                <w:rFonts w:ascii="Oslo Sans Office" w:eastAsia="Oslo Sans Office" w:hAnsi="Oslo Sans Office" w:cs="Oslo Sans Office"/>
                <w:szCs w:val="20"/>
                <w:lang w:eastAsia="nb-NO"/>
              </w:rPr>
            </w:pPr>
          </w:p>
          <w:p w14:paraId="25C1EBDB" w14:textId="77777777" w:rsidR="00754F0E" w:rsidRDefault="00754F0E" w:rsidP="00353B42">
            <w:pPr>
              <w:spacing w:after="0"/>
              <w:rPr>
                <w:rFonts w:ascii="Oslo Sans Office" w:eastAsia="Oslo Sans Office" w:hAnsi="Oslo Sans Office" w:cs="Oslo Sans Office"/>
                <w:szCs w:val="20"/>
                <w:lang w:eastAsia="nb-NO"/>
              </w:rPr>
            </w:pPr>
          </w:p>
          <w:p w14:paraId="1B81E9BB"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Vedlegg 6 og 7</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1F0751C" w14:textId="77777777" w:rsidR="00754F0E" w:rsidRDefault="00754F0E" w:rsidP="00353B42">
            <w:pPr>
              <w:spacing w:after="0"/>
              <w:rPr>
                <w:rFonts w:ascii="Oslo Sans Office" w:eastAsia="Oslo Sans Office" w:hAnsi="Oslo Sans Office" w:cs="Oslo Sans Office"/>
                <w:szCs w:val="20"/>
                <w:lang w:eastAsia="nb-NO"/>
              </w:rPr>
            </w:pPr>
          </w:p>
          <w:p w14:paraId="60C9ACA1" w14:textId="77777777" w:rsidR="00754F0E" w:rsidRDefault="00754F0E" w:rsidP="00353B42">
            <w:pPr>
              <w:spacing w:after="0"/>
              <w:rPr>
                <w:rFonts w:ascii="Oslo Sans Office" w:eastAsia="Oslo Sans Office" w:hAnsi="Oslo Sans Office" w:cs="Oslo Sans Office"/>
                <w:szCs w:val="20"/>
                <w:lang w:eastAsia="nb-NO"/>
              </w:rPr>
            </w:pPr>
          </w:p>
          <w:p w14:paraId="33F08730" w14:textId="77777777" w:rsidR="00754F0E" w:rsidRDefault="00754F0E" w:rsidP="00353B42">
            <w:pPr>
              <w:spacing w:after="0"/>
              <w:rPr>
                <w:rFonts w:ascii="Oslo Sans Office" w:eastAsia="Oslo Sans Office" w:hAnsi="Oslo Sans Office" w:cs="Oslo Sans Office"/>
                <w:szCs w:val="20"/>
                <w:lang w:eastAsia="nb-NO"/>
              </w:rPr>
            </w:pPr>
          </w:p>
          <w:p w14:paraId="2D7F0917" w14:textId="77777777" w:rsidR="00754F0E" w:rsidRDefault="00754F0E" w:rsidP="00353B42">
            <w:pPr>
              <w:spacing w:after="0"/>
              <w:rPr>
                <w:rFonts w:ascii="Oslo Sans Office" w:eastAsia="Oslo Sans Office" w:hAnsi="Oslo Sans Office" w:cs="Oslo Sans Office"/>
                <w:szCs w:val="20"/>
                <w:lang w:eastAsia="nb-NO"/>
              </w:rPr>
            </w:pPr>
          </w:p>
          <w:p w14:paraId="7D8C8A39" w14:textId="77777777" w:rsidR="00754F0E" w:rsidRDefault="00754F0E" w:rsidP="00353B42">
            <w:pPr>
              <w:spacing w:after="0"/>
              <w:rPr>
                <w:rFonts w:ascii="Oslo Sans Office" w:eastAsia="Oslo Sans Office" w:hAnsi="Oslo Sans Office" w:cs="Oslo Sans Office"/>
                <w:szCs w:val="20"/>
                <w:lang w:eastAsia="nb-NO"/>
              </w:rPr>
            </w:pPr>
          </w:p>
          <w:p w14:paraId="139FA8DE" w14:textId="77777777" w:rsidR="00754F0E" w:rsidRPr="00FC414B" w:rsidRDefault="00754F0E" w:rsidP="00353B42">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 xml:space="preserve">Sladdet utgave av tilbudet </w:t>
            </w:r>
          </w:p>
        </w:tc>
      </w:tr>
    </w:tbl>
    <w:p w14:paraId="1E3BECE9" w14:textId="77777777" w:rsidR="000D229D" w:rsidRPr="00FC414B" w:rsidRDefault="000D229D" w:rsidP="00314182">
      <w:pPr>
        <w:pStyle w:val="OsloSansStandard"/>
        <w:rPr>
          <w:rFonts w:ascii="Times New Roman" w:eastAsia="Times New Roman" w:hAnsi="Times New Roman" w:cs="Times New Roman"/>
        </w:rPr>
      </w:pPr>
      <w:r w:rsidRPr="00FC414B">
        <w:t xml:space="preserve"> </w:t>
      </w:r>
    </w:p>
    <w:p w14:paraId="7BFC7504" w14:textId="77777777" w:rsidR="000D229D" w:rsidRPr="00FC414B" w:rsidRDefault="000D229D" w:rsidP="00314182">
      <w:pPr>
        <w:pStyle w:val="OsloSansStandard"/>
        <w:rPr>
          <w:rFonts w:ascii="Times New Roman" w:eastAsia="Times New Roman" w:hAnsi="Times New Roman" w:cs="Times New Roman"/>
        </w:rPr>
      </w:pPr>
      <w:r w:rsidRPr="00FC414B">
        <w:t>Manglende innlevering av dokumentasjon kan medføre avvisning.</w:t>
      </w:r>
    </w:p>
    <w:p w14:paraId="1F221A8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A5FB10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178EDF" w14:textId="77777777" w:rsidR="000D229D" w:rsidRPr="00FC414B" w:rsidRDefault="000D229D" w:rsidP="000D229D">
      <w:pPr>
        <w:spacing w:after="0"/>
        <w:rPr>
          <w:rFonts w:ascii="Oslo Sans Office" w:eastAsia="Oslo Sans Office" w:hAnsi="Oslo Sans Office" w:cs="Oslo Sans Office"/>
          <w:szCs w:val="20"/>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3B35738D" w14:textId="5F6CBDA3" w:rsidR="000D229D" w:rsidRPr="005F028F" w:rsidRDefault="000D229D" w:rsidP="000D229D">
      <w:pPr>
        <w:spacing w:after="0"/>
        <w:rPr>
          <w:rFonts w:ascii="Times New Roman" w:eastAsia="Times New Roman" w:hAnsi="Times New Roman" w:cs="Times New Roman"/>
          <w:szCs w:val="20"/>
          <w:lang w:eastAsia="nb-NO"/>
        </w:rPr>
      </w:pPr>
    </w:p>
    <w:p w14:paraId="7295EAB1" w14:textId="77777777" w:rsidR="008559E1" w:rsidRPr="000D229D" w:rsidRDefault="008559E1" w:rsidP="000D229D">
      <w:pPr>
        <w:spacing w:after="0"/>
        <w:rPr>
          <w:rFonts w:ascii="Times New Roman" w:eastAsia="Times New Roman" w:hAnsi="Times New Roman" w:cs="Times New Roman"/>
          <w:sz w:val="24"/>
          <w:szCs w:val="24"/>
          <w:lang w:eastAsia="nb-NO"/>
        </w:rPr>
      </w:pPr>
    </w:p>
    <w:p w14:paraId="0C9ECC1B" w14:textId="60E6DC1F" w:rsidR="000D229D" w:rsidRPr="00335617" w:rsidRDefault="003A056B" w:rsidP="00991F0D">
      <w:pPr>
        <w:pStyle w:val="Overskrift1"/>
        <w:numPr>
          <w:ilvl w:val="0"/>
          <w:numId w:val="0"/>
        </w:numPr>
        <w:ind w:left="432" w:hanging="432"/>
        <w:rPr>
          <w:color w:val="002060"/>
        </w:rPr>
      </w:pPr>
      <w:bookmarkStart w:id="88" w:name="_Toc1161493727"/>
      <w:bookmarkStart w:id="89" w:name="_Toc228190087"/>
      <w:r>
        <w:rPr>
          <w:color w:val="002060"/>
        </w:rPr>
        <w:t xml:space="preserve">7 </w:t>
      </w:r>
      <w:r w:rsidR="5BA4FD56" w:rsidRPr="00335617">
        <w:rPr>
          <w:color w:val="002060"/>
        </w:rPr>
        <w:t>VEDLEGG</w:t>
      </w:r>
      <w:bookmarkEnd w:id="88"/>
      <w:bookmarkEnd w:id="89"/>
    </w:p>
    <w:p w14:paraId="4308E028" w14:textId="77777777" w:rsidR="000D229D" w:rsidRPr="00FC414B" w:rsidRDefault="000D229D" w:rsidP="00314182">
      <w:pPr>
        <w:pStyle w:val="OsloSansStandard"/>
        <w:rPr>
          <w:rFonts w:ascii="Times New Roman" w:eastAsia="Times New Roman" w:hAnsi="Times New Roman" w:cs="Times New Roman"/>
        </w:rPr>
      </w:pPr>
      <w:r w:rsidRPr="00FC414B">
        <w:t>Alle vedlegg fremgår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3479CDA1" w14:textId="77777777" w:rsidR="000C4D69" w:rsidRDefault="000C4D69" w:rsidP="000C4D69">
      <w:pPr>
        <w:spacing w:after="0"/>
        <w:rPr>
          <w:rFonts w:ascii="Oslo Sans Office" w:eastAsia="Oslo Sans Office" w:hAnsi="Oslo Sans Office" w:cs="Oslo Sans Office"/>
          <w:b/>
          <w:bCs/>
          <w:szCs w:val="20"/>
          <w:lang w:val="da" w:eastAsia="nb-NO"/>
        </w:rPr>
      </w:pPr>
    </w:p>
    <w:p w14:paraId="18DBC95B" w14:textId="77777777" w:rsidR="000C4D69" w:rsidRDefault="000C4D69" w:rsidP="000C4D69">
      <w:pPr>
        <w:spacing w:after="0"/>
        <w:rPr>
          <w:rFonts w:ascii="Oslo Sans Office" w:eastAsia="Oslo Sans Office" w:hAnsi="Oslo Sans Office" w:cs="Oslo Sans Office"/>
          <w:b/>
          <w:bCs/>
          <w:szCs w:val="20"/>
          <w:lang w:val="da" w:eastAsia="nb-NO"/>
        </w:rPr>
      </w:pPr>
    </w:p>
    <w:p w14:paraId="072507B3" w14:textId="33B0989F" w:rsidR="000C4D69" w:rsidRPr="00FC414B" w:rsidRDefault="000C4D69" w:rsidP="000C4D69">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0AA0E23E" w14:textId="77777777" w:rsidR="000C4D69" w:rsidRDefault="000C4D69" w:rsidP="00FB5530">
      <w:pPr>
        <w:tabs>
          <w:tab w:val="left" w:pos="2520"/>
        </w:tabs>
        <w:rPr>
          <w:szCs w:val="20"/>
        </w:rPr>
      </w:pPr>
    </w:p>
    <w:p w14:paraId="5C218334" w14:textId="77777777" w:rsidR="00A95535" w:rsidRDefault="00A95535" w:rsidP="00FB5530">
      <w:pPr>
        <w:tabs>
          <w:tab w:val="left" w:pos="2520"/>
        </w:tabs>
        <w:rPr>
          <w:szCs w:val="20"/>
        </w:rPr>
      </w:pPr>
    </w:p>
    <w:p w14:paraId="53B0DEF9" w14:textId="77777777" w:rsidR="00A95535" w:rsidRDefault="00A95535" w:rsidP="00FB5530">
      <w:pPr>
        <w:tabs>
          <w:tab w:val="left" w:pos="2520"/>
        </w:tabs>
        <w:rPr>
          <w:szCs w:val="20"/>
        </w:rPr>
      </w:pPr>
    </w:p>
    <w:p w14:paraId="5E0EFA37" w14:textId="3031DF92" w:rsidR="00A95535" w:rsidRPr="00FC414B" w:rsidRDefault="00A95535" w:rsidP="00FB5530">
      <w:pPr>
        <w:tabs>
          <w:tab w:val="left" w:pos="2520"/>
        </w:tabs>
        <w:rPr>
          <w:szCs w:val="20"/>
        </w:rPr>
      </w:pPr>
    </w:p>
    <w:sectPr w:rsidR="00A95535" w:rsidRPr="00FC414B" w:rsidSect="00111027">
      <w:headerReference w:type="default" r:id="rId13"/>
      <w:footerReference w:type="default" r:id="rId14"/>
      <w:headerReference w:type="first" r:id="rId15"/>
      <w:footerReference w:type="first" r:id="rId16"/>
      <w:pgSz w:w="11906" w:h="16838"/>
      <w:pgMar w:top="1219" w:right="1338" w:bottom="1843" w:left="1298" w:header="709" w:footer="71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12182D" w14:textId="77777777" w:rsidR="009606A7" w:rsidRDefault="009606A7" w:rsidP="005D093C">
      <w:pPr>
        <w:spacing w:after="0" w:line="240" w:lineRule="auto"/>
      </w:pPr>
      <w:r>
        <w:separator/>
      </w:r>
    </w:p>
  </w:endnote>
  <w:endnote w:type="continuationSeparator" w:id="0">
    <w:p w14:paraId="1DBA9298" w14:textId="77777777" w:rsidR="009606A7" w:rsidRDefault="009606A7" w:rsidP="005D093C">
      <w:pPr>
        <w:spacing w:after="0" w:line="240" w:lineRule="auto"/>
      </w:pPr>
      <w:r>
        <w:continuationSeparator/>
      </w:r>
    </w:p>
  </w:endnote>
  <w:endnote w:type="continuationNotice" w:id="1">
    <w:p w14:paraId="41A94D17" w14:textId="77777777" w:rsidR="009606A7" w:rsidRDefault="009606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E5083327-2711-4196-8281-DDAD835FE538}"/>
    <w:embedBold r:id="rId2" w:fontKey="{7D6E4275-492A-4287-A5B8-F3CF5DA8F93C}"/>
    <w:embedItalic r:id="rId3" w:fontKey="{388867F1-DFA5-4C1E-A0D0-24034F7C4A48}"/>
    <w:embedBoldItalic r:id="rId4" w:fontKey="{2641B13F-2F7D-4233-9D48-6A62BCA5D005}"/>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7CDCD6B9-BBE8-471F-9292-AC3BBF91B047}"/>
  </w:font>
  <w:font w:name="Oslo Sans">
    <w:altName w:val="Calibri"/>
    <w:panose1 w:val="00000000000000000000"/>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6" w:fontKey="{3E76952F-69C1-4733-88DE-4F15062102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7CF375A2" w:rsidR="00D0256F" w:rsidRPr="008C6EE8" w:rsidRDefault="00505139" w:rsidP="00D0256F">
    <w:pPr>
      <w:pStyle w:val="Bunntekst"/>
      <w:rPr>
        <w:color w:val="auto"/>
      </w:rPr>
    </w:pPr>
    <w:r>
      <w:rPr>
        <w:color w:val="auto"/>
      </w:rPr>
      <w:t>Anskaffelse av</w:t>
    </w:r>
    <w:r w:rsidR="007973A2">
      <w:rPr>
        <w:color w:val="auto"/>
      </w:rPr>
      <w:t>:</w:t>
    </w:r>
    <w:r w:rsidR="00683812">
      <w:rPr>
        <w:color w:val="auto"/>
      </w:rPr>
      <w:t xml:space="preserve"> </w:t>
    </w:r>
    <w:r>
      <w:rPr>
        <w:color w:val="auto"/>
      </w:rPr>
      <w:t xml:space="preserve"> </w:t>
    </w:r>
    <w:r w:rsidR="00D0256F" w:rsidRPr="00D0256F">
      <w:rPr>
        <w:color w:val="auto"/>
      </w:rPr>
      <w:t xml:space="preserve"> </w:t>
    </w:r>
    <w:r w:rsidR="008C6EE8">
      <w:rPr>
        <w:color w:val="auto"/>
      </w:rPr>
      <w:t xml:space="preserve">Rammeavtale om kjøp av </w:t>
    </w:r>
    <w:r w:rsidR="00111027">
      <w:rPr>
        <w:color w:val="auto"/>
      </w:rPr>
      <w:t>ferske brød og kaker</w:t>
    </w:r>
  </w:p>
  <w:p w14:paraId="3A7075EF" w14:textId="6192CFE6" w:rsidR="00D0256F" w:rsidRPr="00D0256F" w:rsidRDefault="4DB1A121" w:rsidP="00D0256F">
    <w:pPr>
      <w:pStyle w:val="Bunntekst"/>
      <w:rPr>
        <w:color w:val="auto"/>
      </w:rPr>
    </w:pPr>
    <w:r w:rsidRPr="4DB1A121">
      <w:rPr>
        <w:color w:val="auto"/>
      </w:rPr>
      <w:t xml:space="preserve">Versjon av 12.05.2026             </w:t>
    </w:r>
    <w:r w:rsidR="00D0256F">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007B3289">
              <w:rPr>
                <w:color w:val="auto"/>
              </w:rPr>
              <w:tab/>
            </w:r>
            <w:r w:rsidRPr="4DB1A121">
              <w:rPr>
                <w:color w:val="auto"/>
              </w:rPr>
              <w:t xml:space="preserve">Side </w:t>
            </w:r>
            <w:r w:rsidR="00D0256F" w:rsidRPr="4DB1A121">
              <w:rPr>
                <w:b/>
                <w:bCs/>
                <w:noProof/>
                <w:color w:val="auto"/>
              </w:rPr>
              <w:fldChar w:fldCharType="begin"/>
            </w:r>
            <w:r w:rsidR="00D0256F" w:rsidRPr="4DB1A121">
              <w:rPr>
                <w:b/>
                <w:bCs/>
                <w:color w:val="auto"/>
              </w:rPr>
              <w:instrText>PAGE</w:instrText>
            </w:r>
            <w:r w:rsidR="00D0256F" w:rsidRPr="4DB1A121">
              <w:rPr>
                <w:b/>
                <w:bCs/>
                <w:color w:val="auto"/>
                <w:sz w:val="24"/>
                <w:szCs w:val="24"/>
              </w:rPr>
              <w:fldChar w:fldCharType="separate"/>
            </w:r>
            <w:r w:rsidRPr="4DB1A121">
              <w:rPr>
                <w:b/>
                <w:bCs/>
                <w:noProof/>
                <w:color w:val="auto"/>
              </w:rPr>
              <w:t>5</w:t>
            </w:r>
            <w:r w:rsidR="00D0256F" w:rsidRPr="4DB1A121">
              <w:rPr>
                <w:b/>
                <w:bCs/>
                <w:noProof/>
                <w:color w:val="auto"/>
              </w:rPr>
              <w:fldChar w:fldCharType="end"/>
            </w:r>
            <w:r w:rsidRPr="4DB1A121">
              <w:rPr>
                <w:color w:val="auto"/>
              </w:rPr>
              <w:t xml:space="preserve"> av </w:t>
            </w:r>
            <w:r w:rsidR="00D0256F" w:rsidRPr="4DB1A121">
              <w:rPr>
                <w:b/>
                <w:bCs/>
                <w:noProof/>
                <w:color w:val="auto"/>
              </w:rPr>
              <w:fldChar w:fldCharType="begin"/>
            </w:r>
            <w:r w:rsidR="00D0256F" w:rsidRPr="4DB1A121">
              <w:rPr>
                <w:b/>
                <w:bCs/>
                <w:color w:val="auto"/>
              </w:rPr>
              <w:instrText>NUMPAGES</w:instrText>
            </w:r>
            <w:r w:rsidR="00D0256F" w:rsidRPr="4DB1A121">
              <w:rPr>
                <w:b/>
                <w:bCs/>
                <w:color w:val="auto"/>
                <w:sz w:val="24"/>
                <w:szCs w:val="24"/>
              </w:rPr>
              <w:fldChar w:fldCharType="separate"/>
            </w:r>
            <w:r w:rsidRPr="4DB1A121">
              <w:rPr>
                <w:b/>
                <w:bCs/>
                <w:noProof/>
                <w:color w:val="auto"/>
              </w:rPr>
              <w:t>5</w:t>
            </w:r>
            <w:r w:rsidR="00D0256F" w:rsidRPr="4DB1A121">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BF72E" w14:textId="77777777" w:rsidR="009606A7" w:rsidRDefault="009606A7" w:rsidP="005D093C">
      <w:pPr>
        <w:spacing w:after="0" w:line="240" w:lineRule="auto"/>
      </w:pPr>
      <w:r>
        <w:separator/>
      </w:r>
    </w:p>
  </w:footnote>
  <w:footnote w:type="continuationSeparator" w:id="0">
    <w:p w14:paraId="1360E3D3" w14:textId="77777777" w:rsidR="009606A7" w:rsidRDefault="009606A7" w:rsidP="005D093C">
      <w:pPr>
        <w:spacing w:after="0" w:line="240" w:lineRule="auto"/>
      </w:pPr>
      <w:r>
        <w:continuationSeparator/>
      </w:r>
    </w:p>
  </w:footnote>
  <w:footnote w:type="continuationNotice" w:id="1">
    <w:p w14:paraId="2C28AFD5" w14:textId="77777777" w:rsidR="009606A7" w:rsidRDefault="009606A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818079915" name="Bilde 818079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80133269" name="Bilde 8013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908494982" name="Bilde 908494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1" w15:restartNumberingAfterBreak="0">
    <w:nsid w:val="10C32F94"/>
    <w:multiLevelType w:val="multilevel"/>
    <w:tmpl w:val="A18C21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8E25E3E"/>
    <w:multiLevelType w:val="hybridMultilevel"/>
    <w:tmpl w:val="5ACEE7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4" w15:restartNumberingAfterBreak="0">
    <w:nsid w:val="1BB11A1C"/>
    <w:multiLevelType w:val="hybridMultilevel"/>
    <w:tmpl w:val="11F427B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1E8841C5"/>
    <w:multiLevelType w:val="hybridMultilevel"/>
    <w:tmpl w:val="D1C8A1F4"/>
    <w:lvl w:ilvl="0" w:tplc="9D149902">
      <w:start w:val="1"/>
      <w:numFmt w:val="bullet"/>
      <w:lvlText w:val=""/>
      <w:lvlJc w:val="left"/>
      <w:pPr>
        <w:ind w:left="720" w:hanging="360"/>
      </w:pPr>
      <w:rPr>
        <w:rFonts w:ascii="Symbol" w:hAnsi="Symbol" w:hint="default"/>
      </w:rPr>
    </w:lvl>
    <w:lvl w:ilvl="1" w:tplc="867A6FA0">
      <w:start w:val="1"/>
      <w:numFmt w:val="bullet"/>
      <w:lvlText w:val="o"/>
      <w:lvlJc w:val="left"/>
      <w:pPr>
        <w:ind w:left="1440" w:hanging="360"/>
      </w:pPr>
      <w:rPr>
        <w:rFonts w:ascii="Courier New" w:hAnsi="Courier New" w:hint="default"/>
      </w:rPr>
    </w:lvl>
    <w:lvl w:ilvl="2" w:tplc="DF9E34F6">
      <w:start w:val="1"/>
      <w:numFmt w:val="bullet"/>
      <w:lvlText w:val=""/>
      <w:lvlJc w:val="left"/>
      <w:pPr>
        <w:ind w:left="2160" w:hanging="360"/>
      </w:pPr>
      <w:rPr>
        <w:rFonts w:ascii="Wingdings" w:hAnsi="Wingdings" w:hint="default"/>
      </w:rPr>
    </w:lvl>
    <w:lvl w:ilvl="3" w:tplc="127EA856">
      <w:start w:val="1"/>
      <w:numFmt w:val="bullet"/>
      <w:lvlText w:val=""/>
      <w:lvlJc w:val="left"/>
      <w:pPr>
        <w:ind w:left="2880" w:hanging="360"/>
      </w:pPr>
      <w:rPr>
        <w:rFonts w:ascii="Symbol" w:hAnsi="Symbol" w:hint="default"/>
      </w:rPr>
    </w:lvl>
    <w:lvl w:ilvl="4" w:tplc="6E08A154">
      <w:start w:val="1"/>
      <w:numFmt w:val="bullet"/>
      <w:lvlText w:val="o"/>
      <w:lvlJc w:val="left"/>
      <w:pPr>
        <w:ind w:left="3600" w:hanging="360"/>
      </w:pPr>
      <w:rPr>
        <w:rFonts w:ascii="Courier New" w:hAnsi="Courier New" w:hint="default"/>
      </w:rPr>
    </w:lvl>
    <w:lvl w:ilvl="5" w:tplc="A992F744">
      <w:start w:val="1"/>
      <w:numFmt w:val="bullet"/>
      <w:lvlText w:val=""/>
      <w:lvlJc w:val="left"/>
      <w:pPr>
        <w:ind w:left="4320" w:hanging="360"/>
      </w:pPr>
      <w:rPr>
        <w:rFonts w:ascii="Wingdings" w:hAnsi="Wingdings" w:hint="default"/>
      </w:rPr>
    </w:lvl>
    <w:lvl w:ilvl="6" w:tplc="8EA02E12">
      <w:start w:val="1"/>
      <w:numFmt w:val="bullet"/>
      <w:lvlText w:val=""/>
      <w:lvlJc w:val="left"/>
      <w:pPr>
        <w:ind w:left="5040" w:hanging="360"/>
      </w:pPr>
      <w:rPr>
        <w:rFonts w:ascii="Symbol" w:hAnsi="Symbol" w:hint="default"/>
      </w:rPr>
    </w:lvl>
    <w:lvl w:ilvl="7" w:tplc="E2C8C758">
      <w:start w:val="1"/>
      <w:numFmt w:val="bullet"/>
      <w:lvlText w:val="o"/>
      <w:lvlJc w:val="left"/>
      <w:pPr>
        <w:ind w:left="5760" w:hanging="360"/>
      </w:pPr>
      <w:rPr>
        <w:rFonts w:ascii="Courier New" w:hAnsi="Courier New" w:hint="default"/>
      </w:rPr>
    </w:lvl>
    <w:lvl w:ilvl="8" w:tplc="38044FDC">
      <w:start w:val="1"/>
      <w:numFmt w:val="bullet"/>
      <w:lvlText w:val=""/>
      <w:lvlJc w:val="left"/>
      <w:pPr>
        <w:ind w:left="6480" w:hanging="360"/>
      </w:pPr>
      <w:rPr>
        <w:rFonts w:ascii="Wingdings" w:hAnsi="Wingdings" w:hint="default"/>
      </w:rPr>
    </w:lvl>
  </w:abstractNum>
  <w:abstractNum w:abstractNumId="6"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7"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8" w15:restartNumberingAfterBreak="0">
    <w:nsid w:val="3437C56E"/>
    <w:multiLevelType w:val="hybridMultilevel"/>
    <w:tmpl w:val="0A942B92"/>
    <w:lvl w:ilvl="0" w:tplc="A2F03DB4">
      <w:start w:val="1"/>
      <w:numFmt w:val="bullet"/>
      <w:lvlText w:val=""/>
      <w:lvlJc w:val="left"/>
      <w:pPr>
        <w:ind w:left="720" w:hanging="360"/>
      </w:pPr>
      <w:rPr>
        <w:rFonts w:ascii="Symbol" w:hAnsi="Symbol" w:hint="default"/>
      </w:rPr>
    </w:lvl>
    <w:lvl w:ilvl="1" w:tplc="B5F4ED9C">
      <w:start w:val="1"/>
      <w:numFmt w:val="bullet"/>
      <w:lvlText w:val="o"/>
      <w:lvlJc w:val="left"/>
      <w:pPr>
        <w:ind w:left="1440" w:hanging="360"/>
      </w:pPr>
      <w:rPr>
        <w:rFonts w:ascii="Courier New" w:hAnsi="Courier New" w:hint="default"/>
      </w:rPr>
    </w:lvl>
    <w:lvl w:ilvl="2" w:tplc="35346712">
      <w:start w:val="1"/>
      <w:numFmt w:val="bullet"/>
      <w:lvlText w:val=""/>
      <w:lvlJc w:val="left"/>
      <w:pPr>
        <w:ind w:left="2160" w:hanging="360"/>
      </w:pPr>
      <w:rPr>
        <w:rFonts w:ascii="Wingdings" w:hAnsi="Wingdings" w:hint="default"/>
      </w:rPr>
    </w:lvl>
    <w:lvl w:ilvl="3" w:tplc="8D8E28B4">
      <w:start w:val="1"/>
      <w:numFmt w:val="bullet"/>
      <w:lvlText w:val=""/>
      <w:lvlJc w:val="left"/>
      <w:pPr>
        <w:ind w:left="2880" w:hanging="360"/>
      </w:pPr>
      <w:rPr>
        <w:rFonts w:ascii="Symbol" w:hAnsi="Symbol" w:hint="default"/>
      </w:rPr>
    </w:lvl>
    <w:lvl w:ilvl="4" w:tplc="E7069692">
      <w:start w:val="1"/>
      <w:numFmt w:val="bullet"/>
      <w:lvlText w:val="o"/>
      <w:lvlJc w:val="left"/>
      <w:pPr>
        <w:ind w:left="3600" w:hanging="360"/>
      </w:pPr>
      <w:rPr>
        <w:rFonts w:ascii="Courier New" w:hAnsi="Courier New" w:hint="default"/>
      </w:rPr>
    </w:lvl>
    <w:lvl w:ilvl="5" w:tplc="0CBCF388">
      <w:start w:val="1"/>
      <w:numFmt w:val="bullet"/>
      <w:lvlText w:val=""/>
      <w:lvlJc w:val="left"/>
      <w:pPr>
        <w:ind w:left="4320" w:hanging="360"/>
      </w:pPr>
      <w:rPr>
        <w:rFonts w:ascii="Wingdings" w:hAnsi="Wingdings" w:hint="default"/>
      </w:rPr>
    </w:lvl>
    <w:lvl w:ilvl="6" w:tplc="5BA65976">
      <w:start w:val="1"/>
      <w:numFmt w:val="bullet"/>
      <w:lvlText w:val=""/>
      <w:lvlJc w:val="left"/>
      <w:pPr>
        <w:ind w:left="5040" w:hanging="360"/>
      </w:pPr>
      <w:rPr>
        <w:rFonts w:ascii="Symbol" w:hAnsi="Symbol" w:hint="default"/>
      </w:rPr>
    </w:lvl>
    <w:lvl w:ilvl="7" w:tplc="82C89C02">
      <w:start w:val="1"/>
      <w:numFmt w:val="bullet"/>
      <w:lvlText w:val="o"/>
      <w:lvlJc w:val="left"/>
      <w:pPr>
        <w:ind w:left="5760" w:hanging="360"/>
      </w:pPr>
      <w:rPr>
        <w:rFonts w:ascii="Courier New" w:hAnsi="Courier New" w:hint="default"/>
      </w:rPr>
    </w:lvl>
    <w:lvl w:ilvl="8" w:tplc="6CDC8BA2">
      <w:start w:val="1"/>
      <w:numFmt w:val="bullet"/>
      <w:lvlText w:val=""/>
      <w:lvlJc w:val="left"/>
      <w:pPr>
        <w:ind w:left="6480" w:hanging="360"/>
      </w:pPr>
      <w:rPr>
        <w:rFonts w:ascii="Wingdings" w:hAnsi="Wingdings" w:hint="default"/>
      </w:rPr>
    </w:lvl>
  </w:abstractNum>
  <w:abstractNum w:abstractNumId="9"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10" w15:restartNumberingAfterBreak="0">
    <w:nsid w:val="3DDC6A1C"/>
    <w:multiLevelType w:val="hybridMultilevel"/>
    <w:tmpl w:val="197039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42FD31AC"/>
    <w:multiLevelType w:val="multilevel"/>
    <w:tmpl w:val="9238E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6EE6E34"/>
    <w:multiLevelType w:val="multilevel"/>
    <w:tmpl w:val="2498423C"/>
    <w:lvl w:ilvl="0">
      <w:start w:val="1"/>
      <w:numFmt w:val="decimal"/>
      <w:pStyle w:val="Overskrift1"/>
      <w:lvlText w:val="%1"/>
      <w:lvlJc w:val="left"/>
      <w:pPr>
        <w:tabs>
          <w:tab w:val="num" w:pos="432"/>
        </w:tabs>
        <w:ind w:left="432" w:hanging="432"/>
      </w:pPr>
      <w:rPr>
        <w:rFonts w:hint="default"/>
        <w:color w:val="002060"/>
      </w:rPr>
    </w:lvl>
    <w:lvl w:ilvl="1">
      <w:start w:val="1"/>
      <w:numFmt w:val="decimal"/>
      <w:pStyle w:val="Overskrift2"/>
      <w:lvlText w:val="%1.%2"/>
      <w:lvlJc w:val="left"/>
      <w:pPr>
        <w:tabs>
          <w:tab w:val="num" w:pos="576"/>
        </w:tabs>
        <w:ind w:left="576" w:hanging="576"/>
      </w:pPr>
      <w:rPr>
        <w:rFonts w:hint="default"/>
        <w:sz w:val="22"/>
        <w:szCs w:val="22"/>
      </w:rPr>
    </w:lvl>
    <w:lvl w:ilvl="2">
      <w:start w:val="1"/>
      <w:numFmt w:val="decimal"/>
      <w:pStyle w:val="Overskrift3"/>
      <w:suff w:val="space"/>
      <w:lvlText w:val="%1.%2.%3"/>
      <w:lvlJc w:val="left"/>
      <w:pPr>
        <w:ind w:left="720" w:hanging="720"/>
      </w:pPr>
      <w:rPr>
        <w:rFonts w:hint="default"/>
        <w:sz w:val="22"/>
        <w:szCs w:val="22"/>
      </w:rPr>
    </w:lvl>
    <w:lvl w:ilvl="3">
      <w:start w:val="1"/>
      <w:numFmt w:val="decimal"/>
      <w:pStyle w:val="Overskrift4"/>
      <w:lvlText w:val="%1.%2.%3.%4"/>
      <w:lvlJc w:val="left"/>
      <w:pPr>
        <w:tabs>
          <w:tab w:val="num" w:pos="864"/>
        </w:tabs>
        <w:ind w:left="864"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pStyle w:val="Overskrift6"/>
      <w:lvlText w:val="%1.%2.%3.%4.%5.%6"/>
      <w:lvlJc w:val="left"/>
      <w:pPr>
        <w:tabs>
          <w:tab w:val="num" w:pos="1152"/>
        </w:tabs>
        <w:ind w:left="1152" w:hanging="1152"/>
      </w:pPr>
      <w:rPr>
        <w:rFonts w:hint="default"/>
      </w:rPr>
    </w:lvl>
    <w:lvl w:ilvl="6">
      <w:start w:val="1"/>
      <w:numFmt w:val="decimal"/>
      <w:pStyle w:val="Overskrift7"/>
      <w:lvlText w:val="%1.%2.%3.%4.%5.%6.%7"/>
      <w:lvlJc w:val="left"/>
      <w:pPr>
        <w:tabs>
          <w:tab w:val="num" w:pos="1296"/>
        </w:tabs>
        <w:ind w:left="1296" w:hanging="1296"/>
      </w:pPr>
      <w:rPr>
        <w:rFonts w:hint="default"/>
      </w:rPr>
    </w:lvl>
    <w:lvl w:ilvl="7">
      <w:start w:val="1"/>
      <w:numFmt w:val="decimal"/>
      <w:pStyle w:val="Overskrift8"/>
      <w:lvlText w:val="%1.%2.%3.%4.%5.%6.%7.%8"/>
      <w:lvlJc w:val="left"/>
      <w:pPr>
        <w:tabs>
          <w:tab w:val="num" w:pos="1440"/>
        </w:tabs>
        <w:ind w:left="1440" w:hanging="1440"/>
      </w:pPr>
      <w:rPr>
        <w:rFonts w:hint="default"/>
      </w:rPr>
    </w:lvl>
    <w:lvl w:ilvl="8">
      <w:start w:val="1"/>
      <w:numFmt w:val="decimal"/>
      <w:pStyle w:val="Overskrift9"/>
      <w:lvlText w:val="%1.%2.%3.%4.%5.%6.%7.%8.%9"/>
      <w:lvlJc w:val="left"/>
      <w:pPr>
        <w:tabs>
          <w:tab w:val="num" w:pos="1584"/>
        </w:tabs>
        <w:ind w:left="1584" w:hanging="1584"/>
      </w:pPr>
      <w:rPr>
        <w:rFonts w:hint="default"/>
      </w:rPr>
    </w:lvl>
  </w:abstractNum>
  <w:abstractNum w:abstractNumId="14" w15:restartNumberingAfterBreak="0">
    <w:nsid w:val="4A29DF7C"/>
    <w:multiLevelType w:val="hybridMultilevel"/>
    <w:tmpl w:val="334C555A"/>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15" w15:restartNumberingAfterBreak="0">
    <w:nsid w:val="4B8A4024"/>
    <w:multiLevelType w:val="multilevel"/>
    <w:tmpl w:val="D794C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F6E73AA"/>
    <w:multiLevelType w:val="hybridMultilevel"/>
    <w:tmpl w:val="1AC418B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0103296"/>
    <w:multiLevelType w:val="multilevel"/>
    <w:tmpl w:val="CBE6C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2985161"/>
    <w:multiLevelType w:val="hybridMultilevel"/>
    <w:tmpl w:val="964A030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54231739"/>
    <w:multiLevelType w:val="hybridMultilevel"/>
    <w:tmpl w:val="07105CB6"/>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5D86793E"/>
    <w:multiLevelType w:val="hybridMultilevel"/>
    <w:tmpl w:val="56A680E6"/>
    <w:lvl w:ilvl="0" w:tplc="969A37F2">
      <w:start w:val="1"/>
      <w:numFmt w:val="bullet"/>
      <w:lvlText w:val=""/>
      <w:lvlJc w:val="left"/>
      <w:pPr>
        <w:ind w:left="720" w:hanging="360"/>
      </w:pPr>
      <w:rPr>
        <w:rFonts w:ascii="Symbol" w:hAnsi="Symbol" w:hint="default"/>
      </w:rPr>
    </w:lvl>
    <w:lvl w:ilvl="1" w:tplc="CF301962">
      <w:start w:val="1"/>
      <w:numFmt w:val="bullet"/>
      <w:lvlText w:val="o"/>
      <w:lvlJc w:val="left"/>
      <w:pPr>
        <w:ind w:left="1440" w:hanging="360"/>
      </w:pPr>
      <w:rPr>
        <w:rFonts w:ascii="Courier New" w:hAnsi="Courier New" w:hint="default"/>
      </w:rPr>
    </w:lvl>
    <w:lvl w:ilvl="2" w:tplc="1CF4329A">
      <w:start w:val="1"/>
      <w:numFmt w:val="bullet"/>
      <w:lvlText w:val=""/>
      <w:lvlJc w:val="left"/>
      <w:pPr>
        <w:ind w:left="2160" w:hanging="360"/>
      </w:pPr>
      <w:rPr>
        <w:rFonts w:ascii="Wingdings" w:hAnsi="Wingdings" w:hint="default"/>
      </w:rPr>
    </w:lvl>
    <w:lvl w:ilvl="3" w:tplc="8A20636E">
      <w:start w:val="1"/>
      <w:numFmt w:val="bullet"/>
      <w:lvlText w:val=""/>
      <w:lvlJc w:val="left"/>
      <w:pPr>
        <w:ind w:left="2880" w:hanging="360"/>
      </w:pPr>
      <w:rPr>
        <w:rFonts w:ascii="Symbol" w:hAnsi="Symbol" w:hint="default"/>
      </w:rPr>
    </w:lvl>
    <w:lvl w:ilvl="4" w:tplc="00AC2CA0">
      <w:start w:val="1"/>
      <w:numFmt w:val="bullet"/>
      <w:lvlText w:val="o"/>
      <w:lvlJc w:val="left"/>
      <w:pPr>
        <w:ind w:left="3600" w:hanging="360"/>
      </w:pPr>
      <w:rPr>
        <w:rFonts w:ascii="Courier New" w:hAnsi="Courier New" w:hint="default"/>
      </w:rPr>
    </w:lvl>
    <w:lvl w:ilvl="5" w:tplc="59EC30EC">
      <w:start w:val="1"/>
      <w:numFmt w:val="bullet"/>
      <w:lvlText w:val=""/>
      <w:lvlJc w:val="left"/>
      <w:pPr>
        <w:ind w:left="4320" w:hanging="360"/>
      </w:pPr>
      <w:rPr>
        <w:rFonts w:ascii="Wingdings" w:hAnsi="Wingdings" w:hint="default"/>
      </w:rPr>
    </w:lvl>
    <w:lvl w:ilvl="6" w:tplc="432EBB7C">
      <w:start w:val="1"/>
      <w:numFmt w:val="bullet"/>
      <w:lvlText w:val=""/>
      <w:lvlJc w:val="left"/>
      <w:pPr>
        <w:ind w:left="5040" w:hanging="360"/>
      </w:pPr>
      <w:rPr>
        <w:rFonts w:ascii="Symbol" w:hAnsi="Symbol" w:hint="default"/>
      </w:rPr>
    </w:lvl>
    <w:lvl w:ilvl="7" w:tplc="209A1408">
      <w:start w:val="1"/>
      <w:numFmt w:val="bullet"/>
      <w:lvlText w:val="o"/>
      <w:lvlJc w:val="left"/>
      <w:pPr>
        <w:ind w:left="5760" w:hanging="360"/>
      </w:pPr>
      <w:rPr>
        <w:rFonts w:ascii="Courier New" w:hAnsi="Courier New" w:hint="default"/>
      </w:rPr>
    </w:lvl>
    <w:lvl w:ilvl="8" w:tplc="D0BC6082">
      <w:start w:val="1"/>
      <w:numFmt w:val="bullet"/>
      <w:lvlText w:val=""/>
      <w:lvlJc w:val="left"/>
      <w:pPr>
        <w:ind w:left="6480" w:hanging="360"/>
      </w:pPr>
      <w:rPr>
        <w:rFonts w:ascii="Wingdings" w:hAnsi="Wingdings" w:hint="default"/>
      </w:rPr>
    </w:lvl>
  </w:abstractNum>
  <w:abstractNum w:abstractNumId="21" w15:restartNumberingAfterBreak="0">
    <w:nsid w:val="5DBC499F"/>
    <w:multiLevelType w:val="hybridMultilevel"/>
    <w:tmpl w:val="9356CFF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23" w15:restartNumberingAfterBreak="0">
    <w:nsid w:val="61066C8E"/>
    <w:multiLevelType w:val="hybridMultilevel"/>
    <w:tmpl w:val="4906F712"/>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628B2D24"/>
    <w:multiLevelType w:val="multilevel"/>
    <w:tmpl w:val="B9B62F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26" w15:restartNumberingAfterBreak="0">
    <w:nsid w:val="6DC1644E"/>
    <w:multiLevelType w:val="hybridMultilevel"/>
    <w:tmpl w:val="B81489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718B273B"/>
    <w:multiLevelType w:val="multilevel"/>
    <w:tmpl w:val="90F0E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BD60339"/>
    <w:multiLevelType w:val="multilevel"/>
    <w:tmpl w:val="B5AAC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16315308">
    <w:abstractNumId w:val="25"/>
  </w:num>
  <w:num w:numId="2" w16cid:durableId="1928420541">
    <w:abstractNumId w:val="9"/>
  </w:num>
  <w:num w:numId="3" w16cid:durableId="1947542901">
    <w:abstractNumId w:val="5"/>
  </w:num>
  <w:num w:numId="4" w16cid:durableId="1684747577">
    <w:abstractNumId w:val="7"/>
  </w:num>
  <w:num w:numId="5" w16cid:durableId="83261355">
    <w:abstractNumId w:val="0"/>
  </w:num>
  <w:num w:numId="6" w16cid:durableId="2036151072">
    <w:abstractNumId w:val="3"/>
  </w:num>
  <w:num w:numId="7" w16cid:durableId="1629094013">
    <w:abstractNumId w:val="6"/>
  </w:num>
  <w:num w:numId="8" w16cid:durableId="1174421044">
    <w:abstractNumId w:val="8"/>
  </w:num>
  <w:num w:numId="9" w16cid:durableId="66921785">
    <w:abstractNumId w:val="14"/>
  </w:num>
  <w:num w:numId="10" w16cid:durableId="500242634">
    <w:abstractNumId w:val="20"/>
  </w:num>
  <w:num w:numId="11" w16cid:durableId="1044214467">
    <w:abstractNumId w:val="22"/>
  </w:num>
  <w:num w:numId="12" w16cid:durableId="428888058">
    <w:abstractNumId w:val="13"/>
  </w:num>
  <w:num w:numId="13" w16cid:durableId="421032096">
    <w:abstractNumId w:val="11"/>
  </w:num>
  <w:num w:numId="14" w16cid:durableId="1055620820">
    <w:abstractNumId w:val="26"/>
  </w:num>
  <w:num w:numId="15" w16cid:durableId="29183439">
    <w:abstractNumId w:val="16"/>
  </w:num>
  <w:num w:numId="16" w16cid:durableId="34425131">
    <w:abstractNumId w:val="21"/>
  </w:num>
  <w:num w:numId="17" w16cid:durableId="1541430374">
    <w:abstractNumId w:val="4"/>
  </w:num>
  <w:num w:numId="18" w16cid:durableId="834685784">
    <w:abstractNumId w:val="10"/>
  </w:num>
  <w:num w:numId="19" w16cid:durableId="910121552">
    <w:abstractNumId w:val="28"/>
  </w:num>
  <w:num w:numId="20" w16cid:durableId="1683628615">
    <w:abstractNumId w:val="27"/>
  </w:num>
  <w:num w:numId="21" w16cid:durableId="1677149310">
    <w:abstractNumId w:val="12"/>
  </w:num>
  <w:num w:numId="22" w16cid:durableId="810827538">
    <w:abstractNumId w:val="15"/>
  </w:num>
  <w:num w:numId="23" w16cid:durableId="2076312168">
    <w:abstractNumId w:val="17"/>
  </w:num>
  <w:num w:numId="24" w16cid:durableId="717899747">
    <w:abstractNumId w:val="1"/>
  </w:num>
  <w:num w:numId="25" w16cid:durableId="1300528106">
    <w:abstractNumId w:val="2"/>
  </w:num>
  <w:num w:numId="26" w16cid:durableId="1216694778">
    <w:abstractNumId w:val="24"/>
  </w:num>
  <w:num w:numId="27" w16cid:durableId="46340467">
    <w:abstractNumId w:val="19"/>
  </w:num>
  <w:num w:numId="28" w16cid:durableId="659698034">
    <w:abstractNumId w:val="23"/>
  </w:num>
  <w:num w:numId="29" w16cid:durableId="725496039">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9A8"/>
    <w:rsid w:val="000029FB"/>
    <w:rsid w:val="000049C4"/>
    <w:rsid w:val="000066F6"/>
    <w:rsid w:val="000073E6"/>
    <w:rsid w:val="000119BE"/>
    <w:rsid w:val="00011DD1"/>
    <w:rsid w:val="000169FA"/>
    <w:rsid w:val="00022554"/>
    <w:rsid w:val="00022750"/>
    <w:rsid w:val="00023710"/>
    <w:rsid w:val="00025B89"/>
    <w:rsid w:val="0002607E"/>
    <w:rsid w:val="00031255"/>
    <w:rsid w:val="00032338"/>
    <w:rsid w:val="00032DD4"/>
    <w:rsid w:val="00035096"/>
    <w:rsid w:val="000358E8"/>
    <w:rsid w:val="00041FE1"/>
    <w:rsid w:val="00045DD9"/>
    <w:rsid w:val="00050D0B"/>
    <w:rsid w:val="0005193A"/>
    <w:rsid w:val="00051988"/>
    <w:rsid w:val="00052B6A"/>
    <w:rsid w:val="00052F3C"/>
    <w:rsid w:val="000547AB"/>
    <w:rsid w:val="0005519A"/>
    <w:rsid w:val="000551C9"/>
    <w:rsid w:val="000559C3"/>
    <w:rsid w:val="00055B2E"/>
    <w:rsid w:val="00055C13"/>
    <w:rsid w:val="000564BA"/>
    <w:rsid w:val="00061F22"/>
    <w:rsid w:val="00061F40"/>
    <w:rsid w:val="00066A6F"/>
    <w:rsid w:val="00066B5E"/>
    <w:rsid w:val="00072423"/>
    <w:rsid w:val="00073417"/>
    <w:rsid w:val="00073D42"/>
    <w:rsid w:val="00075030"/>
    <w:rsid w:val="00075056"/>
    <w:rsid w:val="00076EA7"/>
    <w:rsid w:val="00081CA7"/>
    <w:rsid w:val="00082CD9"/>
    <w:rsid w:val="00084AD2"/>
    <w:rsid w:val="000859B6"/>
    <w:rsid w:val="00086579"/>
    <w:rsid w:val="00090BFE"/>
    <w:rsid w:val="00094148"/>
    <w:rsid w:val="00095EC1"/>
    <w:rsid w:val="000A1229"/>
    <w:rsid w:val="000A24B9"/>
    <w:rsid w:val="000A5035"/>
    <w:rsid w:val="000A56B8"/>
    <w:rsid w:val="000A6219"/>
    <w:rsid w:val="000B05CA"/>
    <w:rsid w:val="000B07F8"/>
    <w:rsid w:val="000B08A4"/>
    <w:rsid w:val="000B0EC7"/>
    <w:rsid w:val="000B2789"/>
    <w:rsid w:val="000B3A5A"/>
    <w:rsid w:val="000B3A74"/>
    <w:rsid w:val="000B6E70"/>
    <w:rsid w:val="000C033A"/>
    <w:rsid w:val="000C0E19"/>
    <w:rsid w:val="000C1EA9"/>
    <w:rsid w:val="000C3210"/>
    <w:rsid w:val="000C3974"/>
    <w:rsid w:val="000C4D69"/>
    <w:rsid w:val="000C799A"/>
    <w:rsid w:val="000D0542"/>
    <w:rsid w:val="000D0F6F"/>
    <w:rsid w:val="000D229D"/>
    <w:rsid w:val="000D2838"/>
    <w:rsid w:val="000D5B0C"/>
    <w:rsid w:val="000D6A8E"/>
    <w:rsid w:val="000D7A62"/>
    <w:rsid w:val="000E0CA6"/>
    <w:rsid w:val="000E168F"/>
    <w:rsid w:val="000E192B"/>
    <w:rsid w:val="000E24CE"/>
    <w:rsid w:val="000E3A1A"/>
    <w:rsid w:val="000E6246"/>
    <w:rsid w:val="000E6514"/>
    <w:rsid w:val="000E7032"/>
    <w:rsid w:val="000F00F4"/>
    <w:rsid w:val="000F0C5A"/>
    <w:rsid w:val="000F2D82"/>
    <w:rsid w:val="000F5DBA"/>
    <w:rsid w:val="000F6E86"/>
    <w:rsid w:val="000F7A4C"/>
    <w:rsid w:val="00101BD8"/>
    <w:rsid w:val="00101E51"/>
    <w:rsid w:val="00102690"/>
    <w:rsid w:val="00102A04"/>
    <w:rsid w:val="00105D57"/>
    <w:rsid w:val="00107615"/>
    <w:rsid w:val="00110D4A"/>
    <w:rsid w:val="00111027"/>
    <w:rsid w:val="00113632"/>
    <w:rsid w:val="00113C29"/>
    <w:rsid w:val="00114ED8"/>
    <w:rsid w:val="00115338"/>
    <w:rsid w:val="001210FB"/>
    <w:rsid w:val="00121C4C"/>
    <w:rsid w:val="00121C59"/>
    <w:rsid w:val="00121E85"/>
    <w:rsid w:val="00125599"/>
    <w:rsid w:val="00125755"/>
    <w:rsid w:val="0012747D"/>
    <w:rsid w:val="00131C19"/>
    <w:rsid w:val="00133AA3"/>
    <w:rsid w:val="001420BD"/>
    <w:rsid w:val="001428A7"/>
    <w:rsid w:val="00145C90"/>
    <w:rsid w:val="00147517"/>
    <w:rsid w:val="00151BAA"/>
    <w:rsid w:val="00153897"/>
    <w:rsid w:val="00153DA8"/>
    <w:rsid w:val="00154F4F"/>
    <w:rsid w:val="00157D52"/>
    <w:rsid w:val="00163038"/>
    <w:rsid w:val="00163A7D"/>
    <w:rsid w:val="001649A4"/>
    <w:rsid w:val="00165897"/>
    <w:rsid w:val="001660E7"/>
    <w:rsid w:val="001668B8"/>
    <w:rsid w:val="00166AD0"/>
    <w:rsid w:val="00171069"/>
    <w:rsid w:val="00173E49"/>
    <w:rsid w:val="00174545"/>
    <w:rsid w:val="001747D5"/>
    <w:rsid w:val="001776E9"/>
    <w:rsid w:val="001779A3"/>
    <w:rsid w:val="0018001E"/>
    <w:rsid w:val="00181494"/>
    <w:rsid w:val="00182731"/>
    <w:rsid w:val="00182920"/>
    <w:rsid w:val="00182B59"/>
    <w:rsid w:val="00183136"/>
    <w:rsid w:val="00184F02"/>
    <w:rsid w:val="001858C4"/>
    <w:rsid w:val="00186573"/>
    <w:rsid w:val="00186B5A"/>
    <w:rsid w:val="0019018D"/>
    <w:rsid w:val="0019076E"/>
    <w:rsid w:val="001916F1"/>
    <w:rsid w:val="00191D53"/>
    <w:rsid w:val="00192A86"/>
    <w:rsid w:val="00195C30"/>
    <w:rsid w:val="00196A7E"/>
    <w:rsid w:val="00197668"/>
    <w:rsid w:val="001976E2"/>
    <w:rsid w:val="001A50F0"/>
    <w:rsid w:val="001A781B"/>
    <w:rsid w:val="001B0608"/>
    <w:rsid w:val="001B10BD"/>
    <w:rsid w:val="001B144D"/>
    <w:rsid w:val="001B2395"/>
    <w:rsid w:val="001B3366"/>
    <w:rsid w:val="001B59FE"/>
    <w:rsid w:val="001B5C3F"/>
    <w:rsid w:val="001C1056"/>
    <w:rsid w:val="001C2BEC"/>
    <w:rsid w:val="001C35C5"/>
    <w:rsid w:val="001C3BFC"/>
    <w:rsid w:val="001C43C1"/>
    <w:rsid w:val="001C483D"/>
    <w:rsid w:val="001C4E9B"/>
    <w:rsid w:val="001D0565"/>
    <w:rsid w:val="001D3631"/>
    <w:rsid w:val="001D486A"/>
    <w:rsid w:val="001D4AAB"/>
    <w:rsid w:val="001E1E57"/>
    <w:rsid w:val="001E29D9"/>
    <w:rsid w:val="001E3C18"/>
    <w:rsid w:val="001E597A"/>
    <w:rsid w:val="001E5B8E"/>
    <w:rsid w:val="001E71F7"/>
    <w:rsid w:val="001F08BD"/>
    <w:rsid w:val="001F112F"/>
    <w:rsid w:val="001F1344"/>
    <w:rsid w:val="001F18CF"/>
    <w:rsid w:val="001F408E"/>
    <w:rsid w:val="001F4896"/>
    <w:rsid w:val="001F58A7"/>
    <w:rsid w:val="001F5E92"/>
    <w:rsid w:val="001F6289"/>
    <w:rsid w:val="001F6A76"/>
    <w:rsid w:val="001F7588"/>
    <w:rsid w:val="00200D45"/>
    <w:rsid w:val="0020111D"/>
    <w:rsid w:val="0020311C"/>
    <w:rsid w:val="00204CA0"/>
    <w:rsid w:val="00205298"/>
    <w:rsid w:val="00206272"/>
    <w:rsid w:val="00206D1F"/>
    <w:rsid w:val="00210D19"/>
    <w:rsid w:val="002127FA"/>
    <w:rsid w:val="00214A16"/>
    <w:rsid w:val="00215486"/>
    <w:rsid w:val="00215B02"/>
    <w:rsid w:val="00217881"/>
    <w:rsid w:val="00220889"/>
    <w:rsid w:val="002221DE"/>
    <w:rsid w:val="0022320C"/>
    <w:rsid w:val="00224EB7"/>
    <w:rsid w:val="00225629"/>
    <w:rsid w:val="00226136"/>
    <w:rsid w:val="00226209"/>
    <w:rsid w:val="0022779B"/>
    <w:rsid w:val="00231710"/>
    <w:rsid w:val="00232C63"/>
    <w:rsid w:val="0023392B"/>
    <w:rsid w:val="00233D25"/>
    <w:rsid w:val="00234A7A"/>
    <w:rsid w:val="00234C2F"/>
    <w:rsid w:val="00235368"/>
    <w:rsid w:val="00236248"/>
    <w:rsid w:val="00236F72"/>
    <w:rsid w:val="00240D6E"/>
    <w:rsid w:val="00240F39"/>
    <w:rsid w:val="00241CE7"/>
    <w:rsid w:val="0024275C"/>
    <w:rsid w:val="00242B64"/>
    <w:rsid w:val="00246222"/>
    <w:rsid w:val="00246B86"/>
    <w:rsid w:val="00247C22"/>
    <w:rsid w:val="002502EF"/>
    <w:rsid w:val="00251790"/>
    <w:rsid w:val="0025309A"/>
    <w:rsid w:val="00253C0C"/>
    <w:rsid w:val="00253EAF"/>
    <w:rsid w:val="0025547E"/>
    <w:rsid w:val="00255D2C"/>
    <w:rsid w:val="0025699D"/>
    <w:rsid w:val="00264179"/>
    <w:rsid w:val="00264F02"/>
    <w:rsid w:val="002659A0"/>
    <w:rsid w:val="00265C8F"/>
    <w:rsid w:val="00265D31"/>
    <w:rsid w:val="002673E4"/>
    <w:rsid w:val="002709BB"/>
    <w:rsid w:val="002721E0"/>
    <w:rsid w:val="00274F65"/>
    <w:rsid w:val="00275D12"/>
    <w:rsid w:val="00276A7D"/>
    <w:rsid w:val="00277760"/>
    <w:rsid w:val="002801B8"/>
    <w:rsid w:val="002802C1"/>
    <w:rsid w:val="0028141A"/>
    <w:rsid w:val="002822CD"/>
    <w:rsid w:val="0028292C"/>
    <w:rsid w:val="0028306C"/>
    <w:rsid w:val="00283204"/>
    <w:rsid w:val="00283ECF"/>
    <w:rsid w:val="00284864"/>
    <w:rsid w:val="00285D6D"/>
    <w:rsid w:val="002865E4"/>
    <w:rsid w:val="00286DF8"/>
    <w:rsid w:val="002873F8"/>
    <w:rsid w:val="00287C53"/>
    <w:rsid w:val="002902E6"/>
    <w:rsid w:val="00295990"/>
    <w:rsid w:val="0029667D"/>
    <w:rsid w:val="00296804"/>
    <w:rsid w:val="00297BA1"/>
    <w:rsid w:val="00297ED2"/>
    <w:rsid w:val="002A010E"/>
    <w:rsid w:val="002A033A"/>
    <w:rsid w:val="002A3952"/>
    <w:rsid w:val="002A3C2B"/>
    <w:rsid w:val="002A4507"/>
    <w:rsid w:val="002A5971"/>
    <w:rsid w:val="002A6D0C"/>
    <w:rsid w:val="002B0091"/>
    <w:rsid w:val="002B07D5"/>
    <w:rsid w:val="002B0C99"/>
    <w:rsid w:val="002B4D52"/>
    <w:rsid w:val="002B70D3"/>
    <w:rsid w:val="002C0753"/>
    <w:rsid w:val="002C076B"/>
    <w:rsid w:val="002C3184"/>
    <w:rsid w:val="002C56BE"/>
    <w:rsid w:val="002C59D8"/>
    <w:rsid w:val="002C6DA2"/>
    <w:rsid w:val="002C7F9D"/>
    <w:rsid w:val="002D090F"/>
    <w:rsid w:val="002D267F"/>
    <w:rsid w:val="002D27EC"/>
    <w:rsid w:val="002D3393"/>
    <w:rsid w:val="002D3577"/>
    <w:rsid w:val="002D4521"/>
    <w:rsid w:val="002E3185"/>
    <w:rsid w:val="002E518D"/>
    <w:rsid w:val="002E5B9F"/>
    <w:rsid w:val="002E5D99"/>
    <w:rsid w:val="002E6402"/>
    <w:rsid w:val="002E7012"/>
    <w:rsid w:val="002F0BD0"/>
    <w:rsid w:val="002F1BA0"/>
    <w:rsid w:val="002F2B6A"/>
    <w:rsid w:val="002F51D9"/>
    <w:rsid w:val="002F69BE"/>
    <w:rsid w:val="002F6F4B"/>
    <w:rsid w:val="003000EC"/>
    <w:rsid w:val="003024B8"/>
    <w:rsid w:val="00302D82"/>
    <w:rsid w:val="00302F0C"/>
    <w:rsid w:val="003074D1"/>
    <w:rsid w:val="003105C6"/>
    <w:rsid w:val="00312597"/>
    <w:rsid w:val="00314182"/>
    <w:rsid w:val="00316205"/>
    <w:rsid w:val="00324682"/>
    <w:rsid w:val="00325D57"/>
    <w:rsid w:val="00325DE4"/>
    <w:rsid w:val="0032640D"/>
    <w:rsid w:val="003317B5"/>
    <w:rsid w:val="003355EF"/>
    <w:rsid w:val="00335617"/>
    <w:rsid w:val="00336619"/>
    <w:rsid w:val="00341099"/>
    <w:rsid w:val="003446B4"/>
    <w:rsid w:val="0034485C"/>
    <w:rsid w:val="0034622A"/>
    <w:rsid w:val="003476A3"/>
    <w:rsid w:val="00351E13"/>
    <w:rsid w:val="003526A3"/>
    <w:rsid w:val="003559E0"/>
    <w:rsid w:val="003562A0"/>
    <w:rsid w:val="00364C87"/>
    <w:rsid w:val="00364E24"/>
    <w:rsid w:val="0036757A"/>
    <w:rsid w:val="00367816"/>
    <w:rsid w:val="00367D78"/>
    <w:rsid w:val="00370DF7"/>
    <w:rsid w:val="0037125A"/>
    <w:rsid w:val="003716C9"/>
    <w:rsid w:val="00372E3F"/>
    <w:rsid w:val="00376DFD"/>
    <w:rsid w:val="00377EFB"/>
    <w:rsid w:val="00381836"/>
    <w:rsid w:val="00382254"/>
    <w:rsid w:val="003835DB"/>
    <w:rsid w:val="0038411E"/>
    <w:rsid w:val="003907DD"/>
    <w:rsid w:val="0039216C"/>
    <w:rsid w:val="00393F10"/>
    <w:rsid w:val="00397996"/>
    <w:rsid w:val="003A056B"/>
    <w:rsid w:val="003A0A09"/>
    <w:rsid w:val="003A22CB"/>
    <w:rsid w:val="003A2E1E"/>
    <w:rsid w:val="003A3708"/>
    <w:rsid w:val="003B214D"/>
    <w:rsid w:val="003B5FAC"/>
    <w:rsid w:val="003C17E8"/>
    <w:rsid w:val="003C1B0E"/>
    <w:rsid w:val="003C2147"/>
    <w:rsid w:val="003C233E"/>
    <w:rsid w:val="003C3FA7"/>
    <w:rsid w:val="003C5F78"/>
    <w:rsid w:val="003C6A71"/>
    <w:rsid w:val="003C73AA"/>
    <w:rsid w:val="003D224E"/>
    <w:rsid w:val="003D510E"/>
    <w:rsid w:val="003E022D"/>
    <w:rsid w:val="003E179B"/>
    <w:rsid w:val="003E3796"/>
    <w:rsid w:val="003E37C0"/>
    <w:rsid w:val="003E3EC4"/>
    <w:rsid w:val="003E4395"/>
    <w:rsid w:val="003E5299"/>
    <w:rsid w:val="003E670B"/>
    <w:rsid w:val="003E754F"/>
    <w:rsid w:val="003F3384"/>
    <w:rsid w:val="003F585C"/>
    <w:rsid w:val="003F7837"/>
    <w:rsid w:val="003F7EAA"/>
    <w:rsid w:val="004042DE"/>
    <w:rsid w:val="004102D4"/>
    <w:rsid w:val="00411788"/>
    <w:rsid w:val="00416F4F"/>
    <w:rsid w:val="0042169B"/>
    <w:rsid w:val="00422029"/>
    <w:rsid w:val="004228A6"/>
    <w:rsid w:val="00423D8F"/>
    <w:rsid w:val="004244AF"/>
    <w:rsid w:val="00424E49"/>
    <w:rsid w:val="00424EE9"/>
    <w:rsid w:val="0042530D"/>
    <w:rsid w:val="0042783E"/>
    <w:rsid w:val="00430D08"/>
    <w:rsid w:val="00433EDD"/>
    <w:rsid w:val="00435766"/>
    <w:rsid w:val="00435A29"/>
    <w:rsid w:val="004364C2"/>
    <w:rsid w:val="00440DBF"/>
    <w:rsid w:val="00441A53"/>
    <w:rsid w:val="00442E77"/>
    <w:rsid w:val="00445AF5"/>
    <w:rsid w:val="00446FFA"/>
    <w:rsid w:val="00452473"/>
    <w:rsid w:val="00453361"/>
    <w:rsid w:val="00454329"/>
    <w:rsid w:val="0045434E"/>
    <w:rsid w:val="0045672B"/>
    <w:rsid w:val="00457895"/>
    <w:rsid w:val="0046024E"/>
    <w:rsid w:val="00460705"/>
    <w:rsid w:val="0046309B"/>
    <w:rsid w:val="00463A81"/>
    <w:rsid w:val="004643E2"/>
    <w:rsid w:val="00466574"/>
    <w:rsid w:val="00466DD2"/>
    <w:rsid w:val="00472004"/>
    <w:rsid w:val="0047215E"/>
    <w:rsid w:val="00472160"/>
    <w:rsid w:val="0047355B"/>
    <w:rsid w:val="004736E8"/>
    <w:rsid w:val="004742FE"/>
    <w:rsid w:val="00474352"/>
    <w:rsid w:val="00480A07"/>
    <w:rsid w:val="004816CC"/>
    <w:rsid w:val="004836DC"/>
    <w:rsid w:val="00483FE0"/>
    <w:rsid w:val="00484A46"/>
    <w:rsid w:val="00485C42"/>
    <w:rsid w:val="004870C4"/>
    <w:rsid w:val="004872D5"/>
    <w:rsid w:val="00491245"/>
    <w:rsid w:val="00492A86"/>
    <w:rsid w:val="004934C5"/>
    <w:rsid w:val="00493901"/>
    <w:rsid w:val="00494CD5"/>
    <w:rsid w:val="0049642B"/>
    <w:rsid w:val="0049781F"/>
    <w:rsid w:val="004A0CED"/>
    <w:rsid w:val="004A155D"/>
    <w:rsid w:val="004A19CE"/>
    <w:rsid w:val="004A1DE6"/>
    <w:rsid w:val="004A2EF1"/>
    <w:rsid w:val="004A31A7"/>
    <w:rsid w:val="004A5B8A"/>
    <w:rsid w:val="004A61C4"/>
    <w:rsid w:val="004A6312"/>
    <w:rsid w:val="004A671E"/>
    <w:rsid w:val="004A7B8A"/>
    <w:rsid w:val="004B1656"/>
    <w:rsid w:val="004B17AE"/>
    <w:rsid w:val="004B1CFB"/>
    <w:rsid w:val="004B36E3"/>
    <w:rsid w:val="004B6945"/>
    <w:rsid w:val="004C1AB0"/>
    <w:rsid w:val="004C2079"/>
    <w:rsid w:val="004C22A9"/>
    <w:rsid w:val="004C22F4"/>
    <w:rsid w:val="004C497C"/>
    <w:rsid w:val="004C4F11"/>
    <w:rsid w:val="004C50CF"/>
    <w:rsid w:val="004C5AA8"/>
    <w:rsid w:val="004C6E00"/>
    <w:rsid w:val="004D08A4"/>
    <w:rsid w:val="004D0D52"/>
    <w:rsid w:val="004D101D"/>
    <w:rsid w:val="004D2F96"/>
    <w:rsid w:val="004D2FA9"/>
    <w:rsid w:val="004D397B"/>
    <w:rsid w:val="004D45A8"/>
    <w:rsid w:val="004D6542"/>
    <w:rsid w:val="004D70C5"/>
    <w:rsid w:val="004D70DA"/>
    <w:rsid w:val="004D7983"/>
    <w:rsid w:val="004E297C"/>
    <w:rsid w:val="004E51D6"/>
    <w:rsid w:val="004E58EB"/>
    <w:rsid w:val="004E5C75"/>
    <w:rsid w:val="004F005A"/>
    <w:rsid w:val="004F03A2"/>
    <w:rsid w:val="004F1A43"/>
    <w:rsid w:val="004F1EFC"/>
    <w:rsid w:val="004F38D5"/>
    <w:rsid w:val="004F707B"/>
    <w:rsid w:val="00501EC2"/>
    <w:rsid w:val="00502A7D"/>
    <w:rsid w:val="00505139"/>
    <w:rsid w:val="00506C4C"/>
    <w:rsid w:val="005070A0"/>
    <w:rsid w:val="0050781B"/>
    <w:rsid w:val="005107FE"/>
    <w:rsid w:val="00512719"/>
    <w:rsid w:val="00512E17"/>
    <w:rsid w:val="00517BC7"/>
    <w:rsid w:val="00517DC6"/>
    <w:rsid w:val="0052387C"/>
    <w:rsid w:val="00523D7B"/>
    <w:rsid w:val="00524ECA"/>
    <w:rsid w:val="005250EB"/>
    <w:rsid w:val="00527071"/>
    <w:rsid w:val="00527940"/>
    <w:rsid w:val="00527E2E"/>
    <w:rsid w:val="005305BD"/>
    <w:rsid w:val="00530842"/>
    <w:rsid w:val="00531584"/>
    <w:rsid w:val="005321F1"/>
    <w:rsid w:val="005324F5"/>
    <w:rsid w:val="00532A14"/>
    <w:rsid w:val="00534001"/>
    <w:rsid w:val="0053451B"/>
    <w:rsid w:val="0053455A"/>
    <w:rsid w:val="00541605"/>
    <w:rsid w:val="00542B52"/>
    <w:rsid w:val="00543539"/>
    <w:rsid w:val="00543B3C"/>
    <w:rsid w:val="005448F2"/>
    <w:rsid w:val="00546FD5"/>
    <w:rsid w:val="00551201"/>
    <w:rsid w:val="0055183B"/>
    <w:rsid w:val="00552B58"/>
    <w:rsid w:val="00553471"/>
    <w:rsid w:val="00556C30"/>
    <w:rsid w:val="00556D24"/>
    <w:rsid w:val="00560D31"/>
    <w:rsid w:val="005634BF"/>
    <w:rsid w:val="00563549"/>
    <w:rsid w:val="00563783"/>
    <w:rsid w:val="005654B1"/>
    <w:rsid w:val="00567104"/>
    <w:rsid w:val="0057006B"/>
    <w:rsid w:val="00570671"/>
    <w:rsid w:val="005738EE"/>
    <w:rsid w:val="0057617E"/>
    <w:rsid w:val="00576243"/>
    <w:rsid w:val="005802D7"/>
    <w:rsid w:val="005812E4"/>
    <w:rsid w:val="005813A9"/>
    <w:rsid w:val="0058444E"/>
    <w:rsid w:val="005850D7"/>
    <w:rsid w:val="0058521D"/>
    <w:rsid w:val="00585B85"/>
    <w:rsid w:val="00586076"/>
    <w:rsid w:val="005865B5"/>
    <w:rsid w:val="005923D7"/>
    <w:rsid w:val="00593351"/>
    <w:rsid w:val="0059348E"/>
    <w:rsid w:val="00594728"/>
    <w:rsid w:val="00595FDC"/>
    <w:rsid w:val="0059606F"/>
    <w:rsid w:val="00597300"/>
    <w:rsid w:val="00597798"/>
    <w:rsid w:val="005A0A20"/>
    <w:rsid w:val="005A2F5B"/>
    <w:rsid w:val="005A3E41"/>
    <w:rsid w:val="005A4030"/>
    <w:rsid w:val="005A4215"/>
    <w:rsid w:val="005A6DDD"/>
    <w:rsid w:val="005A786D"/>
    <w:rsid w:val="005A78AE"/>
    <w:rsid w:val="005A79AA"/>
    <w:rsid w:val="005B0108"/>
    <w:rsid w:val="005B45BD"/>
    <w:rsid w:val="005B7A12"/>
    <w:rsid w:val="005C0BFB"/>
    <w:rsid w:val="005C1DC4"/>
    <w:rsid w:val="005C2A8D"/>
    <w:rsid w:val="005C3B2F"/>
    <w:rsid w:val="005C472A"/>
    <w:rsid w:val="005C512B"/>
    <w:rsid w:val="005C6EE6"/>
    <w:rsid w:val="005C7380"/>
    <w:rsid w:val="005D03D9"/>
    <w:rsid w:val="005D057F"/>
    <w:rsid w:val="005D093C"/>
    <w:rsid w:val="005D29F0"/>
    <w:rsid w:val="005D2BEF"/>
    <w:rsid w:val="005D3774"/>
    <w:rsid w:val="005D57D4"/>
    <w:rsid w:val="005D692B"/>
    <w:rsid w:val="005E479D"/>
    <w:rsid w:val="005E51DB"/>
    <w:rsid w:val="005E601F"/>
    <w:rsid w:val="005E63E7"/>
    <w:rsid w:val="005E77FB"/>
    <w:rsid w:val="005E7FD5"/>
    <w:rsid w:val="005F028F"/>
    <w:rsid w:val="005F0A5D"/>
    <w:rsid w:val="005F209E"/>
    <w:rsid w:val="005F2626"/>
    <w:rsid w:val="005F49A5"/>
    <w:rsid w:val="005F71B6"/>
    <w:rsid w:val="005F760E"/>
    <w:rsid w:val="005F7CE2"/>
    <w:rsid w:val="005F7E16"/>
    <w:rsid w:val="00602D7F"/>
    <w:rsid w:val="0060400E"/>
    <w:rsid w:val="006045A2"/>
    <w:rsid w:val="00606C21"/>
    <w:rsid w:val="00610797"/>
    <w:rsid w:val="00611A4C"/>
    <w:rsid w:val="00611BA8"/>
    <w:rsid w:val="00611CC1"/>
    <w:rsid w:val="006146EC"/>
    <w:rsid w:val="00621DF0"/>
    <w:rsid w:val="00621E05"/>
    <w:rsid w:val="0062254C"/>
    <w:rsid w:val="00624EF2"/>
    <w:rsid w:val="00625345"/>
    <w:rsid w:val="0062608D"/>
    <w:rsid w:val="00626154"/>
    <w:rsid w:val="00627560"/>
    <w:rsid w:val="00631156"/>
    <w:rsid w:val="0063165F"/>
    <w:rsid w:val="00632B44"/>
    <w:rsid w:val="00634B59"/>
    <w:rsid w:val="00635018"/>
    <w:rsid w:val="00635748"/>
    <w:rsid w:val="006370B6"/>
    <w:rsid w:val="0064171A"/>
    <w:rsid w:val="00647C27"/>
    <w:rsid w:val="00650ADB"/>
    <w:rsid w:val="00650D94"/>
    <w:rsid w:val="00652D6B"/>
    <w:rsid w:val="00652F0C"/>
    <w:rsid w:val="00653FD0"/>
    <w:rsid w:val="00655204"/>
    <w:rsid w:val="006556A8"/>
    <w:rsid w:val="00656269"/>
    <w:rsid w:val="00656DF8"/>
    <w:rsid w:val="006574B0"/>
    <w:rsid w:val="0066201F"/>
    <w:rsid w:val="00664E70"/>
    <w:rsid w:val="0066669D"/>
    <w:rsid w:val="00666CDA"/>
    <w:rsid w:val="006674E2"/>
    <w:rsid w:val="00667D46"/>
    <w:rsid w:val="006736EA"/>
    <w:rsid w:val="0067437F"/>
    <w:rsid w:val="006770D0"/>
    <w:rsid w:val="006806FF"/>
    <w:rsid w:val="00683812"/>
    <w:rsid w:val="006869E6"/>
    <w:rsid w:val="006872E4"/>
    <w:rsid w:val="00690A36"/>
    <w:rsid w:val="00691F69"/>
    <w:rsid w:val="00695668"/>
    <w:rsid w:val="006973AB"/>
    <w:rsid w:val="006B1969"/>
    <w:rsid w:val="006B336C"/>
    <w:rsid w:val="006B45E2"/>
    <w:rsid w:val="006B702C"/>
    <w:rsid w:val="006B7806"/>
    <w:rsid w:val="006C054A"/>
    <w:rsid w:val="006C5E72"/>
    <w:rsid w:val="006C5F20"/>
    <w:rsid w:val="006D03CD"/>
    <w:rsid w:val="006D1021"/>
    <w:rsid w:val="006D128C"/>
    <w:rsid w:val="006D1D39"/>
    <w:rsid w:val="006D2512"/>
    <w:rsid w:val="006D2A7F"/>
    <w:rsid w:val="006E006E"/>
    <w:rsid w:val="006E00AC"/>
    <w:rsid w:val="006E1439"/>
    <w:rsid w:val="006E1978"/>
    <w:rsid w:val="006E3365"/>
    <w:rsid w:val="006E37C5"/>
    <w:rsid w:val="006E62AC"/>
    <w:rsid w:val="006E6B28"/>
    <w:rsid w:val="006E75E0"/>
    <w:rsid w:val="006F0573"/>
    <w:rsid w:val="006F2D62"/>
    <w:rsid w:val="006F3B6A"/>
    <w:rsid w:val="006F4250"/>
    <w:rsid w:val="006F4FAE"/>
    <w:rsid w:val="006F5F63"/>
    <w:rsid w:val="006F761A"/>
    <w:rsid w:val="00702E7E"/>
    <w:rsid w:val="00703073"/>
    <w:rsid w:val="0071377D"/>
    <w:rsid w:val="00714463"/>
    <w:rsid w:val="00714CA4"/>
    <w:rsid w:val="00714E10"/>
    <w:rsid w:val="00717422"/>
    <w:rsid w:val="00717FBF"/>
    <w:rsid w:val="007201D9"/>
    <w:rsid w:val="00721A88"/>
    <w:rsid w:val="00723496"/>
    <w:rsid w:val="007248C6"/>
    <w:rsid w:val="007250F3"/>
    <w:rsid w:val="00727D7C"/>
    <w:rsid w:val="00730699"/>
    <w:rsid w:val="007321B8"/>
    <w:rsid w:val="00734408"/>
    <w:rsid w:val="007365E7"/>
    <w:rsid w:val="00736BC6"/>
    <w:rsid w:val="00741B9C"/>
    <w:rsid w:val="00743056"/>
    <w:rsid w:val="00743080"/>
    <w:rsid w:val="007433C9"/>
    <w:rsid w:val="00744090"/>
    <w:rsid w:val="007449F1"/>
    <w:rsid w:val="007462C7"/>
    <w:rsid w:val="00751D57"/>
    <w:rsid w:val="00753F9D"/>
    <w:rsid w:val="00754F0E"/>
    <w:rsid w:val="007550A1"/>
    <w:rsid w:val="007576DB"/>
    <w:rsid w:val="007604CD"/>
    <w:rsid w:val="00763799"/>
    <w:rsid w:val="0076414D"/>
    <w:rsid w:val="007646FA"/>
    <w:rsid w:val="00765103"/>
    <w:rsid w:val="0076751E"/>
    <w:rsid w:val="0077238A"/>
    <w:rsid w:val="00773950"/>
    <w:rsid w:val="00774DA1"/>
    <w:rsid w:val="007776E4"/>
    <w:rsid w:val="00777BA6"/>
    <w:rsid w:val="007802A9"/>
    <w:rsid w:val="0078136B"/>
    <w:rsid w:val="0078252D"/>
    <w:rsid w:val="00783134"/>
    <w:rsid w:val="00784790"/>
    <w:rsid w:val="00786D6E"/>
    <w:rsid w:val="00791090"/>
    <w:rsid w:val="00791F78"/>
    <w:rsid w:val="00796F86"/>
    <w:rsid w:val="007973A2"/>
    <w:rsid w:val="007A09DC"/>
    <w:rsid w:val="007A0E12"/>
    <w:rsid w:val="007A3569"/>
    <w:rsid w:val="007A3F65"/>
    <w:rsid w:val="007A4389"/>
    <w:rsid w:val="007A5B12"/>
    <w:rsid w:val="007A5BF1"/>
    <w:rsid w:val="007A7201"/>
    <w:rsid w:val="007B2754"/>
    <w:rsid w:val="007B2E02"/>
    <w:rsid w:val="007B3289"/>
    <w:rsid w:val="007B3803"/>
    <w:rsid w:val="007B41F3"/>
    <w:rsid w:val="007B4E68"/>
    <w:rsid w:val="007B5FCB"/>
    <w:rsid w:val="007B5FFF"/>
    <w:rsid w:val="007C04D8"/>
    <w:rsid w:val="007C266E"/>
    <w:rsid w:val="007C3FA5"/>
    <w:rsid w:val="007C4726"/>
    <w:rsid w:val="007C5D53"/>
    <w:rsid w:val="007C7304"/>
    <w:rsid w:val="007D0509"/>
    <w:rsid w:val="007D05EF"/>
    <w:rsid w:val="007D0AB5"/>
    <w:rsid w:val="007D1113"/>
    <w:rsid w:val="007D296B"/>
    <w:rsid w:val="007D57B3"/>
    <w:rsid w:val="007D68CE"/>
    <w:rsid w:val="007D6D57"/>
    <w:rsid w:val="007E1DB2"/>
    <w:rsid w:val="007E339E"/>
    <w:rsid w:val="007E4B0D"/>
    <w:rsid w:val="007E4DC9"/>
    <w:rsid w:val="007F071A"/>
    <w:rsid w:val="007F2274"/>
    <w:rsid w:val="007F2610"/>
    <w:rsid w:val="007F2A38"/>
    <w:rsid w:val="007F2B95"/>
    <w:rsid w:val="007F35E5"/>
    <w:rsid w:val="007F418B"/>
    <w:rsid w:val="007F4997"/>
    <w:rsid w:val="007F63A5"/>
    <w:rsid w:val="008004E6"/>
    <w:rsid w:val="00800A84"/>
    <w:rsid w:val="00800C54"/>
    <w:rsid w:val="00800F95"/>
    <w:rsid w:val="00804156"/>
    <w:rsid w:val="00804DA5"/>
    <w:rsid w:val="00804EE2"/>
    <w:rsid w:val="008061E4"/>
    <w:rsid w:val="00807869"/>
    <w:rsid w:val="0081054D"/>
    <w:rsid w:val="008109E8"/>
    <w:rsid w:val="00815501"/>
    <w:rsid w:val="0081647E"/>
    <w:rsid w:val="00817BD7"/>
    <w:rsid w:val="00820AFF"/>
    <w:rsid w:val="008223A0"/>
    <w:rsid w:val="008227B1"/>
    <w:rsid w:val="0082388C"/>
    <w:rsid w:val="008301B7"/>
    <w:rsid w:val="00830B13"/>
    <w:rsid w:val="008338E6"/>
    <w:rsid w:val="008348AC"/>
    <w:rsid w:val="00834E05"/>
    <w:rsid w:val="008362B7"/>
    <w:rsid w:val="008418A3"/>
    <w:rsid w:val="00843D96"/>
    <w:rsid w:val="00844A0E"/>
    <w:rsid w:val="00845A85"/>
    <w:rsid w:val="008460A7"/>
    <w:rsid w:val="00847C0A"/>
    <w:rsid w:val="00847C14"/>
    <w:rsid w:val="00847E68"/>
    <w:rsid w:val="0085175A"/>
    <w:rsid w:val="008519C8"/>
    <w:rsid w:val="00853172"/>
    <w:rsid w:val="008559E1"/>
    <w:rsid w:val="00855BBD"/>
    <w:rsid w:val="00863656"/>
    <w:rsid w:val="008641E1"/>
    <w:rsid w:val="008656AF"/>
    <w:rsid w:val="0086632C"/>
    <w:rsid w:val="00866B1D"/>
    <w:rsid w:val="00866F1A"/>
    <w:rsid w:val="00867F13"/>
    <w:rsid w:val="00870FE7"/>
    <w:rsid w:val="00873853"/>
    <w:rsid w:val="00876CAE"/>
    <w:rsid w:val="00877536"/>
    <w:rsid w:val="00877CB5"/>
    <w:rsid w:val="0088180C"/>
    <w:rsid w:val="00883FD4"/>
    <w:rsid w:val="008841F0"/>
    <w:rsid w:val="00884FD2"/>
    <w:rsid w:val="008868A9"/>
    <w:rsid w:val="00886FD7"/>
    <w:rsid w:val="00890C9C"/>
    <w:rsid w:val="00894BE8"/>
    <w:rsid w:val="008965AB"/>
    <w:rsid w:val="008974A1"/>
    <w:rsid w:val="008976C4"/>
    <w:rsid w:val="008A0DC7"/>
    <w:rsid w:val="008A2C7D"/>
    <w:rsid w:val="008A3317"/>
    <w:rsid w:val="008A344A"/>
    <w:rsid w:val="008A386E"/>
    <w:rsid w:val="008A529A"/>
    <w:rsid w:val="008A5A1B"/>
    <w:rsid w:val="008A72DB"/>
    <w:rsid w:val="008A7AAD"/>
    <w:rsid w:val="008B1784"/>
    <w:rsid w:val="008B3E9E"/>
    <w:rsid w:val="008B7058"/>
    <w:rsid w:val="008B7AC6"/>
    <w:rsid w:val="008C2D59"/>
    <w:rsid w:val="008C5228"/>
    <w:rsid w:val="008C569B"/>
    <w:rsid w:val="008C615F"/>
    <w:rsid w:val="008C67F0"/>
    <w:rsid w:val="008C6EE8"/>
    <w:rsid w:val="008C7033"/>
    <w:rsid w:val="008D2394"/>
    <w:rsid w:val="008D2D5C"/>
    <w:rsid w:val="008D3793"/>
    <w:rsid w:val="008D3EE1"/>
    <w:rsid w:val="008D4F52"/>
    <w:rsid w:val="008D5723"/>
    <w:rsid w:val="008D6610"/>
    <w:rsid w:val="008D67E7"/>
    <w:rsid w:val="008D6832"/>
    <w:rsid w:val="008D694D"/>
    <w:rsid w:val="008D74D2"/>
    <w:rsid w:val="008D7FDA"/>
    <w:rsid w:val="008E145A"/>
    <w:rsid w:val="008E1715"/>
    <w:rsid w:val="008E299A"/>
    <w:rsid w:val="008E483E"/>
    <w:rsid w:val="008E49CA"/>
    <w:rsid w:val="008E50DB"/>
    <w:rsid w:val="008F1550"/>
    <w:rsid w:val="008F283D"/>
    <w:rsid w:val="008F3891"/>
    <w:rsid w:val="008F5C35"/>
    <w:rsid w:val="008F6427"/>
    <w:rsid w:val="008F6856"/>
    <w:rsid w:val="008F7586"/>
    <w:rsid w:val="008F79AB"/>
    <w:rsid w:val="00902F94"/>
    <w:rsid w:val="00903F27"/>
    <w:rsid w:val="00904CCD"/>
    <w:rsid w:val="0090650D"/>
    <w:rsid w:val="009066EF"/>
    <w:rsid w:val="0091184C"/>
    <w:rsid w:val="00911BFD"/>
    <w:rsid w:val="00913C01"/>
    <w:rsid w:val="0091573B"/>
    <w:rsid w:val="009169CA"/>
    <w:rsid w:val="00916F05"/>
    <w:rsid w:val="0092091E"/>
    <w:rsid w:val="009214DD"/>
    <w:rsid w:val="009218DB"/>
    <w:rsid w:val="009225A5"/>
    <w:rsid w:val="009227F3"/>
    <w:rsid w:val="00922B96"/>
    <w:rsid w:val="00923B30"/>
    <w:rsid w:val="009318C7"/>
    <w:rsid w:val="00932698"/>
    <w:rsid w:val="00934A7E"/>
    <w:rsid w:val="0093528D"/>
    <w:rsid w:val="0093682F"/>
    <w:rsid w:val="00937102"/>
    <w:rsid w:val="009400B0"/>
    <w:rsid w:val="009408C7"/>
    <w:rsid w:val="0094123B"/>
    <w:rsid w:val="0094150C"/>
    <w:rsid w:val="00943F84"/>
    <w:rsid w:val="00944170"/>
    <w:rsid w:val="00945523"/>
    <w:rsid w:val="0094638E"/>
    <w:rsid w:val="009479B0"/>
    <w:rsid w:val="00950954"/>
    <w:rsid w:val="00951AF9"/>
    <w:rsid w:val="00952BAA"/>
    <w:rsid w:val="00954645"/>
    <w:rsid w:val="00954E17"/>
    <w:rsid w:val="00955906"/>
    <w:rsid w:val="00956622"/>
    <w:rsid w:val="009606A7"/>
    <w:rsid w:val="00960B59"/>
    <w:rsid w:val="00962996"/>
    <w:rsid w:val="00965A23"/>
    <w:rsid w:val="00967760"/>
    <w:rsid w:val="00971E82"/>
    <w:rsid w:val="009724F4"/>
    <w:rsid w:val="00974306"/>
    <w:rsid w:val="009747A0"/>
    <w:rsid w:val="00975DAB"/>
    <w:rsid w:val="00983902"/>
    <w:rsid w:val="00983A67"/>
    <w:rsid w:val="00983E77"/>
    <w:rsid w:val="009840BB"/>
    <w:rsid w:val="009859EF"/>
    <w:rsid w:val="00985E90"/>
    <w:rsid w:val="00986301"/>
    <w:rsid w:val="00991F0D"/>
    <w:rsid w:val="0099205F"/>
    <w:rsid w:val="00992B11"/>
    <w:rsid w:val="00994097"/>
    <w:rsid w:val="009970FA"/>
    <w:rsid w:val="009973CE"/>
    <w:rsid w:val="00997C94"/>
    <w:rsid w:val="009A06BB"/>
    <w:rsid w:val="009A073A"/>
    <w:rsid w:val="009A2094"/>
    <w:rsid w:val="009A2D78"/>
    <w:rsid w:val="009A3ECE"/>
    <w:rsid w:val="009A49F1"/>
    <w:rsid w:val="009A4E05"/>
    <w:rsid w:val="009A7DB5"/>
    <w:rsid w:val="009B077C"/>
    <w:rsid w:val="009B1008"/>
    <w:rsid w:val="009B190E"/>
    <w:rsid w:val="009B4BEA"/>
    <w:rsid w:val="009B4C30"/>
    <w:rsid w:val="009B589A"/>
    <w:rsid w:val="009B7278"/>
    <w:rsid w:val="009C17BB"/>
    <w:rsid w:val="009C18A0"/>
    <w:rsid w:val="009C3FFC"/>
    <w:rsid w:val="009C69E2"/>
    <w:rsid w:val="009C6BC6"/>
    <w:rsid w:val="009C6CC7"/>
    <w:rsid w:val="009D0D74"/>
    <w:rsid w:val="009D1EA1"/>
    <w:rsid w:val="009D2DE1"/>
    <w:rsid w:val="009D3D20"/>
    <w:rsid w:val="009D4907"/>
    <w:rsid w:val="009D58E5"/>
    <w:rsid w:val="009D77D0"/>
    <w:rsid w:val="009D7E9C"/>
    <w:rsid w:val="009E5064"/>
    <w:rsid w:val="009E7E56"/>
    <w:rsid w:val="009F1E9E"/>
    <w:rsid w:val="009F2E33"/>
    <w:rsid w:val="009F6E17"/>
    <w:rsid w:val="00A0208E"/>
    <w:rsid w:val="00A027EB"/>
    <w:rsid w:val="00A02AB1"/>
    <w:rsid w:val="00A02B1D"/>
    <w:rsid w:val="00A02D8E"/>
    <w:rsid w:val="00A06FC9"/>
    <w:rsid w:val="00A11345"/>
    <w:rsid w:val="00A11C11"/>
    <w:rsid w:val="00A12485"/>
    <w:rsid w:val="00A12CBA"/>
    <w:rsid w:val="00A177B5"/>
    <w:rsid w:val="00A2194F"/>
    <w:rsid w:val="00A24F6B"/>
    <w:rsid w:val="00A26F83"/>
    <w:rsid w:val="00A27DCC"/>
    <w:rsid w:val="00A30CF5"/>
    <w:rsid w:val="00A31BEB"/>
    <w:rsid w:val="00A321E7"/>
    <w:rsid w:val="00A3324F"/>
    <w:rsid w:val="00A33ED0"/>
    <w:rsid w:val="00A34C08"/>
    <w:rsid w:val="00A3786B"/>
    <w:rsid w:val="00A41AE9"/>
    <w:rsid w:val="00A437CF"/>
    <w:rsid w:val="00A45577"/>
    <w:rsid w:val="00A5039B"/>
    <w:rsid w:val="00A5088E"/>
    <w:rsid w:val="00A51686"/>
    <w:rsid w:val="00A54E67"/>
    <w:rsid w:val="00A55BF7"/>
    <w:rsid w:val="00A60FB3"/>
    <w:rsid w:val="00A61324"/>
    <w:rsid w:val="00A6305D"/>
    <w:rsid w:val="00A63656"/>
    <w:rsid w:val="00A65CC6"/>
    <w:rsid w:val="00A67238"/>
    <w:rsid w:val="00A70EC3"/>
    <w:rsid w:val="00A717D5"/>
    <w:rsid w:val="00A72266"/>
    <w:rsid w:val="00A72D47"/>
    <w:rsid w:val="00A73A29"/>
    <w:rsid w:val="00A73CD8"/>
    <w:rsid w:val="00A77448"/>
    <w:rsid w:val="00A8140D"/>
    <w:rsid w:val="00A81A54"/>
    <w:rsid w:val="00A81D59"/>
    <w:rsid w:val="00A82440"/>
    <w:rsid w:val="00A82A97"/>
    <w:rsid w:val="00A84AEF"/>
    <w:rsid w:val="00A8521F"/>
    <w:rsid w:val="00A90591"/>
    <w:rsid w:val="00A92DE4"/>
    <w:rsid w:val="00A94F3D"/>
    <w:rsid w:val="00A95004"/>
    <w:rsid w:val="00A95535"/>
    <w:rsid w:val="00A957F8"/>
    <w:rsid w:val="00A96053"/>
    <w:rsid w:val="00A970A1"/>
    <w:rsid w:val="00A97520"/>
    <w:rsid w:val="00AA100D"/>
    <w:rsid w:val="00AA2D67"/>
    <w:rsid w:val="00AA34DD"/>
    <w:rsid w:val="00AA661C"/>
    <w:rsid w:val="00AA687C"/>
    <w:rsid w:val="00AA6B05"/>
    <w:rsid w:val="00AA6D25"/>
    <w:rsid w:val="00AA7659"/>
    <w:rsid w:val="00AA7B48"/>
    <w:rsid w:val="00AB319B"/>
    <w:rsid w:val="00AB452C"/>
    <w:rsid w:val="00AB4953"/>
    <w:rsid w:val="00AC1101"/>
    <w:rsid w:val="00AC2B00"/>
    <w:rsid w:val="00AC2F92"/>
    <w:rsid w:val="00AC322B"/>
    <w:rsid w:val="00AC3947"/>
    <w:rsid w:val="00AC58D4"/>
    <w:rsid w:val="00AC60A3"/>
    <w:rsid w:val="00AC6DC1"/>
    <w:rsid w:val="00AC7801"/>
    <w:rsid w:val="00AD011D"/>
    <w:rsid w:val="00AD016E"/>
    <w:rsid w:val="00AD09EF"/>
    <w:rsid w:val="00AD214B"/>
    <w:rsid w:val="00AD257E"/>
    <w:rsid w:val="00AD60A7"/>
    <w:rsid w:val="00AE1D24"/>
    <w:rsid w:val="00AE209C"/>
    <w:rsid w:val="00AE2859"/>
    <w:rsid w:val="00AE4109"/>
    <w:rsid w:val="00AE5035"/>
    <w:rsid w:val="00AE53BF"/>
    <w:rsid w:val="00AE5CE9"/>
    <w:rsid w:val="00AF1504"/>
    <w:rsid w:val="00AF36E9"/>
    <w:rsid w:val="00AF37E9"/>
    <w:rsid w:val="00AF3AC4"/>
    <w:rsid w:val="00AF3D9F"/>
    <w:rsid w:val="00B00669"/>
    <w:rsid w:val="00B05680"/>
    <w:rsid w:val="00B078BB"/>
    <w:rsid w:val="00B10CD0"/>
    <w:rsid w:val="00B10DAE"/>
    <w:rsid w:val="00B1184C"/>
    <w:rsid w:val="00B12119"/>
    <w:rsid w:val="00B1333E"/>
    <w:rsid w:val="00B1564F"/>
    <w:rsid w:val="00B247E0"/>
    <w:rsid w:val="00B25FD5"/>
    <w:rsid w:val="00B3118F"/>
    <w:rsid w:val="00B33691"/>
    <w:rsid w:val="00B37C87"/>
    <w:rsid w:val="00B41953"/>
    <w:rsid w:val="00B42EB4"/>
    <w:rsid w:val="00B4489F"/>
    <w:rsid w:val="00B46A93"/>
    <w:rsid w:val="00B47EA4"/>
    <w:rsid w:val="00B52B96"/>
    <w:rsid w:val="00B53860"/>
    <w:rsid w:val="00B55709"/>
    <w:rsid w:val="00B55E76"/>
    <w:rsid w:val="00B5600D"/>
    <w:rsid w:val="00B57B64"/>
    <w:rsid w:val="00B63E22"/>
    <w:rsid w:val="00B65F5F"/>
    <w:rsid w:val="00B6793F"/>
    <w:rsid w:val="00B715FA"/>
    <w:rsid w:val="00B71753"/>
    <w:rsid w:val="00B71C91"/>
    <w:rsid w:val="00B71DF2"/>
    <w:rsid w:val="00B72F64"/>
    <w:rsid w:val="00B76C4B"/>
    <w:rsid w:val="00B7742A"/>
    <w:rsid w:val="00B802D8"/>
    <w:rsid w:val="00B80E6C"/>
    <w:rsid w:val="00B8137C"/>
    <w:rsid w:val="00B81D22"/>
    <w:rsid w:val="00B81F36"/>
    <w:rsid w:val="00B85BBC"/>
    <w:rsid w:val="00B85BE7"/>
    <w:rsid w:val="00B872D8"/>
    <w:rsid w:val="00B922D1"/>
    <w:rsid w:val="00B92CAE"/>
    <w:rsid w:val="00B93036"/>
    <w:rsid w:val="00B934A5"/>
    <w:rsid w:val="00B93D8F"/>
    <w:rsid w:val="00B95AB8"/>
    <w:rsid w:val="00B95AE8"/>
    <w:rsid w:val="00BB198D"/>
    <w:rsid w:val="00BB3C6C"/>
    <w:rsid w:val="00BB459F"/>
    <w:rsid w:val="00BB64E2"/>
    <w:rsid w:val="00BB662A"/>
    <w:rsid w:val="00BB7D43"/>
    <w:rsid w:val="00BC2A7B"/>
    <w:rsid w:val="00BC2DB3"/>
    <w:rsid w:val="00BC4818"/>
    <w:rsid w:val="00BC54AB"/>
    <w:rsid w:val="00BC62CE"/>
    <w:rsid w:val="00BD12CB"/>
    <w:rsid w:val="00BD22ED"/>
    <w:rsid w:val="00BD5E8D"/>
    <w:rsid w:val="00BD674D"/>
    <w:rsid w:val="00BE1334"/>
    <w:rsid w:val="00BE236A"/>
    <w:rsid w:val="00BE2E0F"/>
    <w:rsid w:val="00BE3098"/>
    <w:rsid w:val="00BE331F"/>
    <w:rsid w:val="00BF077D"/>
    <w:rsid w:val="00BF0AE9"/>
    <w:rsid w:val="00BF1108"/>
    <w:rsid w:val="00BF115B"/>
    <w:rsid w:val="00BF3304"/>
    <w:rsid w:val="00BF3546"/>
    <w:rsid w:val="00BF49D9"/>
    <w:rsid w:val="00BF4ADA"/>
    <w:rsid w:val="00C01F03"/>
    <w:rsid w:val="00C03B3A"/>
    <w:rsid w:val="00C03E85"/>
    <w:rsid w:val="00C045EB"/>
    <w:rsid w:val="00C07AD3"/>
    <w:rsid w:val="00C137A5"/>
    <w:rsid w:val="00C13898"/>
    <w:rsid w:val="00C1391C"/>
    <w:rsid w:val="00C146FF"/>
    <w:rsid w:val="00C16203"/>
    <w:rsid w:val="00C1726F"/>
    <w:rsid w:val="00C17F76"/>
    <w:rsid w:val="00C208F9"/>
    <w:rsid w:val="00C21BB0"/>
    <w:rsid w:val="00C221C2"/>
    <w:rsid w:val="00C248D4"/>
    <w:rsid w:val="00C26642"/>
    <w:rsid w:val="00C27124"/>
    <w:rsid w:val="00C30224"/>
    <w:rsid w:val="00C3116A"/>
    <w:rsid w:val="00C330C2"/>
    <w:rsid w:val="00C34D94"/>
    <w:rsid w:val="00C34E31"/>
    <w:rsid w:val="00C356E2"/>
    <w:rsid w:val="00C41270"/>
    <w:rsid w:val="00C41F09"/>
    <w:rsid w:val="00C4239C"/>
    <w:rsid w:val="00C44848"/>
    <w:rsid w:val="00C45141"/>
    <w:rsid w:val="00C470D7"/>
    <w:rsid w:val="00C47171"/>
    <w:rsid w:val="00C47BAA"/>
    <w:rsid w:val="00C51462"/>
    <w:rsid w:val="00C51925"/>
    <w:rsid w:val="00C61319"/>
    <w:rsid w:val="00C61EBC"/>
    <w:rsid w:val="00C66F0F"/>
    <w:rsid w:val="00C70CE6"/>
    <w:rsid w:val="00C7131A"/>
    <w:rsid w:val="00C7223A"/>
    <w:rsid w:val="00C725D0"/>
    <w:rsid w:val="00C74017"/>
    <w:rsid w:val="00C7478A"/>
    <w:rsid w:val="00C7570A"/>
    <w:rsid w:val="00C7623F"/>
    <w:rsid w:val="00C76A61"/>
    <w:rsid w:val="00C7743B"/>
    <w:rsid w:val="00C77E5C"/>
    <w:rsid w:val="00C806CE"/>
    <w:rsid w:val="00C81604"/>
    <w:rsid w:val="00C82878"/>
    <w:rsid w:val="00C8427E"/>
    <w:rsid w:val="00C8508C"/>
    <w:rsid w:val="00C852A8"/>
    <w:rsid w:val="00C854E9"/>
    <w:rsid w:val="00C9125A"/>
    <w:rsid w:val="00C922E3"/>
    <w:rsid w:val="00C938C4"/>
    <w:rsid w:val="00C95811"/>
    <w:rsid w:val="00C9668F"/>
    <w:rsid w:val="00CA287E"/>
    <w:rsid w:val="00CA2EA5"/>
    <w:rsid w:val="00CA304A"/>
    <w:rsid w:val="00CA3D9E"/>
    <w:rsid w:val="00CA7561"/>
    <w:rsid w:val="00CA7D39"/>
    <w:rsid w:val="00CB06D4"/>
    <w:rsid w:val="00CB186A"/>
    <w:rsid w:val="00CB1F14"/>
    <w:rsid w:val="00CB46B0"/>
    <w:rsid w:val="00CB7089"/>
    <w:rsid w:val="00CB771C"/>
    <w:rsid w:val="00CC2CA5"/>
    <w:rsid w:val="00CC52A6"/>
    <w:rsid w:val="00CC7490"/>
    <w:rsid w:val="00CC7551"/>
    <w:rsid w:val="00CD0A10"/>
    <w:rsid w:val="00CD169B"/>
    <w:rsid w:val="00CD2E5F"/>
    <w:rsid w:val="00CD3D34"/>
    <w:rsid w:val="00CD426D"/>
    <w:rsid w:val="00CD45B1"/>
    <w:rsid w:val="00CD503F"/>
    <w:rsid w:val="00CD5BEA"/>
    <w:rsid w:val="00CD5F09"/>
    <w:rsid w:val="00CD6B28"/>
    <w:rsid w:val="00CD762D"/>
    <w:rsid w:val="00CD78BA"/>
    <w:rsid w:val="00CE02D6"/>
    <w:rsid w:val="00CE03DA"/>
    <w:rsid w:val="00CE18DE"/>
    <w:rsid w:val="00CE3514"/>
    <w:rsid w:val="00CE51CC"/>
    <w:rsid w:val="00CE6A66"/>
    <w:rsid w:val="00CF1199"/>
    <w:rsid w:val="00CF5540"/>
    <w:rsid w:val="00CF5E91"/>
    <w:rsid w:val="00CF76D0"/>
    <w:rsid w:val="00D01404"/>
    <w:rsid w:val="00D0256F"/>
    <w:rsid w:val="00D0387E"/>
    <w:rsid w:val="00D048BB"/>
    <w:rsid w:val="00D05342"/>
    <w:rsid w:val="00D068FD"/>
    <w:rsid w:val="00D06FE7"/>
    <w:rsid w:val="00D0717C"/>
    <w:rsid w:val="00D1009C"/>
    <w:rsid w:val="00D1079D"/>
    <w:rsid w:val="00D115D8"/>
    <w:rsid w:val="00D12C3E"/>
    <w:rsid w:val="00D14AED"/>
    <w:rsid w:val="00D16FEB"/>
    <w:rsid w:val="00D17E81"/>
    <w:rsid w:val="00D20B12"/>
    <w:rsid w:val="00D20CBE"/>
    <w:rsid w:val="00D2111E"/>
    <w:rsid w:val="00D216C8"/>
    <w:rsid w:val="00D24362"/>
    <w:rsid w:val="00D25E68"/>
    <w:rsid w:val="00D27531"/>
    <w:rsid w:val="00D2763A"/>
    <w:rsid w:val="00D318F8"/>
    <w:rsid w:val="00D3395E"/>
    <w:rsid w:val="00D345EF"/>
    <w:rsid w:val="00D36576"/>
    <w:rsid w:val="00D418F8"/>
    <w:rsid w:val="00D42D89"/>
    <w:rsid w:val="00D43165"/>
    <w:rsid w:val="00D44A50"/>
    <w:rsid w:val="00D5001A"/>
    <w:rsid w:val="00D53955"/>
    <w:rsid w:val="00D53AD9"/>
    <w:rsid w:val="00D546B8"/>
    <w:rsid w:val="00D57B39"/>
    <w:rsid w:val="00D6078D"/>
    <w:rsid w:val="00D60843"/>
    <w:rsid w:val="00D64B38"/>
    <w:rsid w:val="00D65473"/>
    <w:rsid w:val="00D71F0C"/>
    <w:rsid w:val="00D7315A"/>
    <w:rsid w:val="00D751A9"/>
    <w:rsid w:val="00D77C40"/>
    <w:rsid w:val="00D77EBF"/>
    <w:rsid w:val="00D77FC2"/>
    <w:rsid w:val="00D800E1"/>
    <w:rsid w:val="00D80314"/>
    <w:rsid w:val="00D813C9"/>
    <w:rsid w:val="00D8262C"/>
    <w:rsid w:val="00D8277B"/>
    <w:rsid w:val="00D82E8B"/>
    <w:rsid w:val="00D8326C"/>
    <w:rsid w:val="00D84678"/>
    <w:rsid w:val="00D84C75"/>
    <w:rsid w:val="00D86630"/>
    <w:rsid w:val="00D87441"/>
    <w:rsid w:val="00D90943"/>
    <w:rsid w:val="00D90B58"/>
    <w:rsid w:val="00D91256"/>
    <w:rsid w:val="00D92281"/>
    <w:rsid w:val="00D953B8"/>
    <w:rsid w:val="00D967B8"/>
    <w:rsid w:val="00DA0A5C"/>
    <w:rsid w:val="00DA15D5"/>
    <w:rsid w:val="00DA27EE"/>
    <w:rsid w:val="00DA3A6B"/>
    <w:rsid w:val="00DA43B1"/>
    <w:rsid w:val="00DA458A"/>
    <w:rsid w:val="00DA4EC1"/>
    <w:rsid w:val="00DA5BBC"/>
    <w:rsid w:val="00DA7F95"/>
    <w:rsid w:val="00DB0322"/>
    <w:rsid w:val="00DB0921"/>
    <w:rsid w:val="00DB4050"/>
    <w:rsid w:val="00DB7142"/>
    <w:rsid w:val="00DC298D"/>
    <w:rsid w:val="00DC6A4C"/>
    <w:rsid w:val="00DC7635"/>
    <w:rsid w:val="00DD0562"/>
    <w:rsid w:val="00DD0968"/>
    <w:rsid w:val="00DD152D"/>
    <w:rsid w:val="00DD1AF4"/>
    <w:rsid w:val="00DD21C9"/>
    <w:rsid w:val="00DD308D"/>
    <w:rsid w:val="00DD318F"/>
    <w:rsid w:val="00DD57DE"/>
    <w:rsid w:val="00DD5B53"/>
    <w:rsid w:val="00DE0057"/>
    <w:rsid w:val="00DE50B0"/>
    <w:rsid w:val="00DE7512"/>
    <w:rsid w:val="00DE7625"/>
    <w:rsid w:val="00DF0706"/>
    <w:rsid w:val="00DF1EA3"/>
    <w:rsid w:val="00DF7E10"/>
    <w:rsid w:val="00E0307C"/>
    <w:rsid w:val="00E0343E"/>
    <w:rsid w:val="00E036AD"/>
    <w:rsid w:val="00E03C97"/>
    <w:rsid w:val="00E042D9"/>
    <w:rsid w:val="00E06E44"/>
    <w:rsid w:val="00E071AB"/>
    <w:rsid w:val="00E10443"/>
    <w:rsid w:val="00E117E4"/>
    <w:rsid w:val="00E1191D"/>
    <w:rsid w:val="00E13418"/>
    <w:rsid w:val="00E152C7"/>
    <w:rsid w:val="00E163FD"/>
    <w:rsid w:val="00E17A18"/>
    <w:rsid w:val="00E22171"/>
    <w:rsid w:val="00E22819"/>
    <w:rsid w:val="00E27C51"/>
    <w:rsid w:val="00E30886"/>
    <w:rsid w:val="00E30AA4"/>
    <w:rsid w:val="00E323B7"/>
    <w:rsid w:val="00E32A3B"/>
    <w:rsid w:val="00E3732C"/>
    <w:rsid w:val="00E37A14"/>
    <w:rsid w:val="00E41264"/>
    <w:rsid w:val="00E41BD5"/>
    <w:rsid w:val="00E41E8B"/>
    <w:rsid w:val="00E4204B"/>
    <w:rsid w:val="00E42639"/>
    <w:rsid w:val="00E42BBF"/>
    <w:rsid w:val="00E42D26"/>
    <w:rsid w:val="00E44150"/>
    <w:rsid w:val="00E46B82"/>
    <w:rsid w:val="00E46C8E"/>
    <w:rsid w:val="00E51F3C"/>
    <w:rsid w:val="00E52194"/>
    <w:rsid w:val="00E5235E"/>
    <w:rsid w:val="00E52F13"/>
    <w:rsid w:val="00E54DD5"/>
    <w:rsid w:val="00E56EF6"/>
    <w:rsid w:val="00E57E2F"/>
    <w:rsid w:val="00E620C4"/>
    <w:rsid w:val="00E623C5"/>
    <w:rsid w:val="00E62759"/>
    <w:rsid w:val="00E65AA0"/>
    <w:rsid w:val="00E708F4"/>
    <w:rsid w:val="00E72DF4"/>
    <w:rsid w:val="00E73196"/>
    <w:rsid w:val="00E731EC"/>
    <w:rsid w:val="00E76C4B"/>
    <w:rsid w:val="00E77197"/>
    <w:rsid w:val="00E8031F"/>
    <w:rsid w:val="00E828B6"/>
    <w:rsid w:val="00E856D2"/>
    <w:rsid w:val="00E86889"/>
    <w:rsid w:val="00E91279"/>
    <w:rsid w:val="00E93B0A"/>
    <w:rsid w:val="00E960A9"/>
    <w:rsid w:val="00EA03D6"/>
    <w:rsid w:val="00EA04FC"/>
    <w:rsid w:val="00EA183D"/>
    <w:rsid w:val="00EA2A2F"/>
    <w:rsid w:val="00EA2FA2"/>
    <w:rsid w:val="00EA45F0"/>
    <w:rsid w:val="00EA766B"/>
    <w:rsid w:val="00EA7764"/>
    <w:rsid w:val="00EB36E0"/>
    <w:rsid w:val="00EB5310"/>
    <w:rsid w:val="00EB6CF3"/>
    <w:rsid w:val="00EB767C"/>
    <w:rsid w:val="00EC0342"/>
    <w:rsid w:val="00EC0654"/>
    <w:rsid w:val="00EC322C"/>
    <w:rsid w:val="00EC3DBB"/>
    <w:rsid w:val="00EC4B86"/>
    <w:rsid w:val="00EC50C7"/>
    <w:rsid w:val="00EC5534"/>
    <w:rsid w:val="00EC6F37"/>
    <w:rsid w:val="00ED0E36"/>
    <w:rsid w:val="00ED22D0"/>
    <w:rsid w:val="00ED427E"/>
    <w:rsid w:val="00ED7C1C"/>
    <w:rsid w:val="00EE05E7"/>
    <w:rsid w:val="00EE08D6"/>
    <w:rsid w:val="00EE1ECF"/>
    <w:rsid w:val="00EE2410"/>
    <w:rsid w:val="00EE2ED4"/>
    <w:rsid w:val="00EE51C9"/>
    <w:rsid w:val="00EE64B1"/>
    <w:rsid w:val="00EE7105"/>
    <w:rsid w:val="00EF02DF"/>
    <w:rsid w:val="00EF2514"/>
    <w:rsid w:val="00EF4426"/>
    <w:rsid w:val="00EF4FB2"/>
    <w:rsid w:val="00F011CE"/>
    <w:rsid w:val="00F02D2D"/>
    <w:rsid w:val="00F02E3D"/>
    <w:rsid w:val="00F03642"/>
    <w:rsid w:val="00F06628"/>
    <w:rsid w:val="00F06FDB"/>
    <w:rsid w:val="00F118C4"/>
    <w:rsid w:val="00F12BDE"/>
    <w:rsid w:val="00F1369C"/>
    <w:rsid w:val="00F13737"/>
    <w:rsid w:val="00F13FE4"/>
    <w:rsid w:val="00F158CE"/>
    <w:rsid w:val="00F17158"/>
    <w:rsid w:val="00F17358"/>
    <w:rsid w:val="00F207C5"/>
    <w:rsid w:val="00F24787"/>
    <w:rsid w:val="00F24B41"/>
    <w:rsid w:val="00F26D45"/>
    <w:rsid w:val="00F270C0"/>
    <w:rsid w:val="00F31558"/>
    <w:rsid w:val="00F32370"/>
    <w:rsid w:val="00F402CB"/>
    <w:rsid w:val="00F417B4"/>
    <w:rsid w:val="00F4330E"/>
    <w:rsid w:val="00F44709"/>
    <w:rsid w:val="00F4556B"/>
    <w:rsid w:val="00F464CD"/>
    <w:rsid w:val="00F47780"/>
    <w:rsid w:val="00F47D38"/>
    <w:rsid w:val="00F47E96"/>
    <w:rsid w:val="00F51167"/>
    <w:rsid w:val="00F51714"/>
    <w:rsid w:val="00F56A1E"/>
    <w:rsid w:val="00F57509"/>
    <w:rsid w:val="00F6027A"/>
    <w:rsid w:val="00F602FC"/>
    <w:rsid w:val="00F6202A"/>
    <w:rsid w:val="00F638B6"/>
    <w:rsid w:val="00F64848"/>
    <w:rsid w:val="00F65084"/>
    <w:rsid w:val="00F72F6F"/>
    <w:rsid w:val="00F76AB4"/>
    <w:rsid w:val="00F76E79"/>
    <w:rsid w:val="00F77E28"/>
    <w:rsid w:val="00F821FC"/>
    <w:rsid w:val="00F84CA5"/>
    <w:rsid w:val="00F931DF"/>
    <w:rsid w:val="00F93A9C"/>
    <w:rsid w:val="00F93FE5"/>
    <w:rsid w:val="00F94B3A"/>
    <w:rsid w:val="00F957B5"/>
    <w:rsid w:val="00FA2050"/>
    <w:rsid w:val="00FA349D"/>
    <w:rsid w:val="00FA3D2F"/>
    <w:rsid w:val="00FB1710"/>
    <w:rsid w:val="00FB2ADD"/>
    <w:rsid w:val="00FB5530"/>
    <w:rsid w:val="00FB6F54"/>
    <w:rsid w:val="00FB7499"/>
    <w:rsid w:val="00FC0472"/>
    <w:rsid w:val="00FC414B"/>
    <w:rsid w:val="00FC72AE"/>
    <w:rsid w:val="00FD1753"/>
    <w:rsid w:val="00FD5AAD"/>
    <w:rsid w:val="00FD66F3"/>
    <w:rsid w:val="00FD752A"/>
    <w:rsid w:val="00FD7882"/>
    <w:rsid w:val="00FE0585"/>
    <w:rsid w:val="00FE0EEA"/>
    <w:rsid w:val="00FE3199"/>
    <w:rsid w:val="00FE4821"/>
    <w:rsid w:val="00FE55CE"/>
    <w:rsid w:val="00FE6B2C"/>
    <w:rsid w:val="00FE7DE7"/>
    <w:rsid w:val="00FF10D1"/>
    <w:rsid w:val="00FF1E74"/>
    <w:rsid w:val="00FF2F11"/>
    <w:rsid w:val="00FF4361"/>
    <w:rsid w:val="00FF57DB"/>
    <w:rsid w:val="00FF649D"/>
    <w:rsid w:val="00FF684B"/>
    <w:rsid w:val="00FF7619"/>
    <w:rsid w:val="00FF7C2F"/>
    <w:rsid w:val="019B1277"/>
    <w:rsid w:val="01CC82C9"/>
    <w:rsid w:val="01E4995A"/>
    <w:rsid w:val="0229E661"/>
    <w:rsid w:val="022D4F69"/>
    <w:rsid w:val="02BFAE5D"/>
    <w:rsid w:val="02F85F5B"/>
    <w:rsid w:val="0300A21F"/>
    <w:rsid w:val="031D462E"/>
    <w:rsid w:val="035FB10A"/>
    <w:rsid w:val="04442747"/>
    <w:rsid w:val="0452C099"/>
    <w:rsid w:val="047AEEEC"/>
    <w:rsid w:val="04A76DEB"/>
    <w:rsid w:val="04DDAC75"/>
    <w:rsid w:val="051106B9"/>
    <w:rsid w:val="0511EC6E"/>
    <w:rsid w:val="05296E77"/>
    <w:rsid w:val="053F4979"/>
    <w:rsid w:val="05527C73"/>
    <w:rsid w:val="056A19B5"/>
    <w:rsid w:val="064BC181"/>
    <w:rsid w:val="0652885C"/>
    <w:rsid w:val="067970F8"/>
    <w:rsid w:val="06A56AF9"/>
    <w:rsid w:val="0722C5AA"/>
    <w:rsid w:val="07C46045"/>
    <w:rsid w:val="0829C100"/>
    <w:rsid w:val="0891E307"/>
    <w:rsid w:val="08D06A94"/>
    <w:rsid w:val="090A3C01"/>
    <w:rsid w:val="0951847A"/>
    <w:rsid w:val="0971BFD1"/>
    <w:rsid w:val="0983B11D"/>
    <w:rsid w:val="09AAA27A"/>
    <w:rsid w:val="09CCC657"/>
    <w:rsid w:val="0A50F4BB"/>
    <w:rsid w:val="0B6C6093"/>
    <w:rsid w:val="0BB2FA38"/>
    <w:rsid w:val="0BB52332"/>
    <w:rsid w:val="0C07F7C4"/>
    <w:rsid w:val="0C5539D9"/>
    <w:rsid w:val="0C8576BE"/>
    <w:rsid w:val="0CC216D6"/>
    <w:rsid w:val="0CD3D0BC"/>
    <w:rsid w:val="0CDEE540"/>
    <w:rsid w:val="0CF48262"/>
    <w:rsid w:val="0D7C63F7"/>
    <w:rsid w:val="0D866961"/>
    <w:rsid w:val="0DA2E2DB"/>
    <w:rsid w:val="0E1EA5E0"/>
    <w:rsid w:val="0E296284"/>
    <w:rsid w:val="0E3B7FFB"/>
    <w:rsid w:val="0EB738A0"/>
    <w:rsid w:val="0EC7B7B7"/>
    <w:rsid w:val="0ECD67D8"/>
    <w:rsid w:val="0F2FEA3F"/>
    <w:rsid w:val="0F604960"/>
    <w:rsid w:val="1028ED60"/>
    <w:rsid w:val="10609453"/>
    <w:rsid w:val="107A6F89"/>
    <w:rsid w:val="10BA90B2"/>
    <w:rsid w:val="10E8C595"/>
    <w:rsid w:val="110A83E9"/>
    <w:rsid w:val="111340F3"/>
    <w:rsid w:val="11E71108"/>
    <w:rsid w:val="1244019A"/>
    <w:rsid w:val="127A080F"/>
    <w:rsid w:val="13220236"/>
    <w:rsid w:val="1329EFBC"/>
    <w:rsid w:val="137BF82D"/>
    <w:rsid w:val="142A0A2B"/>
    <w:rsid w:val="142EED86"/>
    <w:rsid w:val="14AACE0B"/>
    <w:rsid w:val="14C5C01D"/>
    <w:rsid w:val="14E0264A"/>
    <w:rsid w:val="15752E03"/>
    <w:rsid w:val="15E0EAAC"/>
    <w:rsid w:val="15E4CF75"/>
    <w:rsid w:val="161B7A3E"/>
    <w:rsid w:val="161F3A19"/>
    <w:rsid w:val="16352E6C"/>
    <w:rsid w:val="164A35B4"/>
    <w:rsid w:val="1661C254"/>
    <w:rsid w:val="17466470"/>
    <w:rsid w:val="17693AC6"/>
    <w:rsid w:val="1772E346"/>
    <w:rsid w:val="177F5D4F"/>
    <w:rsid w:val="17B28AAD"/>
    <w:rsid w:val="17F57359"/>
    <w:rsid w:val="185A5C92"/>
    <w:rsid w:val="1896E2A6"/>
    <w:rsid w:val="18B9DB94"/>
    <w:rsid w:val="1916B838"/>
    <w:rsid w:val="19A2660B"/>
    <w:rsid w:val="19CC34EC"/>
    <w:rsid w:val="1A66982A"/>
    <w:rsid w:val="1AC2A7D6"/>
    <w:rsid w:val="1ADE8AB6"/>
    <w:rsid w:val="1B0DA2C1"/>
    <w:rsid w:val="1B332997"/>
    <w:rsid w:val="1B3501A1"/>
    <w:rsid w:val="1B5DC2B7"/>
    <w:rsid w:val="1BE8BE70"/>
    <w:rsid w:val="1C07870C"/>
    <w:rsid w:val="1C39DF13"/>
    <w:rsid w:val="1C859915"/>
    <w:rsid w:val="1CB3BA55"/>
    <w:rsid w:val="1CEF6F16"/>
    <w:rsid w:val="1CFD94C6"/>
    <w:rsid w:val="1D4C5329"/>
    <w:rsid w:val="1D6EA5FF"/>
    <w:rsid w:val="1DAD28EE"/>
    <w:rsid w:val="1E0534EC"/>
    <w:rsid w:val="1E07FCBF"/>
    <w:rsid w:val="1E46F4EB"/>
    <w:rsid w:val="1ED2D8DC"/>
    <w:rsid w:val="1ED80BCC"/>
    <w:rsid w:val="1EDCA272"/>
    <w:rsid w:val="1EE52192"/>
    <w:rsid w:val="1F0F4F08"/>
    <w:rsid w:val="1F6B66B2"/>
    <w:rsid w:val="1F9B5D11"/>
    <w:rsid w:val="1FE8D1E1"/>
    <w:rsid w:val="20519C5D"/>
    <w:rsid w:val="20757ECC"/>
    <w:rsid w:val="210DE4E5"/>
    <w:rsid w:val="222F8B4D"/>
    <w:rsid w:val="2317BBD7"/>
    <w:rsid w:val="23228F16"/>
    <w:rsid w:val="23742E9F"/>
    <w:rsid w:val="23C32874"/>
    <w:rsid w:val="23C7D9FE"/>
    <w:rsid w:val="23F80D19"/>
    <w:rsid w:val="242A35D2"/>
    <w:rsid w:val="250DC9BD"/>
    <w:rsid w:val="2517C159"/>
    <w:rsid w:val="25266FCE"/>
    <w:rsid w:val="25444108"/>
    <w:rsid w:val="264162F3"/>
    <w:rsid w:val="26BCA9AC"/>
    <w:rsid w:val="26C58B40"/>
    <w:rsid w:val="280B30EF"/>
    <w:rsid w:val="2813FBCE"/>
    <w:rsid w:val="2840A220"/>
    <w:rsid w:val="2859F516"/>
    <w:rsid w:val="2888AAE0"/>
    <w:rsid w:val="28A46519"/>
    <w:rsid w:val="28F0DA6C"/>
    <w:rsid w:val="29122E22"/>
    <w:rsid w:val="295C6D2F"/>
    <w:rsid w:val="299E1A33"/>
    <w:rsid w:val="29A9E315"/>
    <w:rsid w:val="29D92569"/>
    <w:rsid w:val="2A247B41"/>
    <w:rsid w:val="2A5515CB"/>
    <w:rsid w:val="2A7A0058"/>
    <w:rsid w:val="2AAC58FB"/>
    <w:rsid w:val="2ADF64EF"/>
    <w:rsid w:val="2C248137"/>
    <w:rsid w:val="2C73B3DC"/>
    <w:rsid w:val="2C768AC1"/>
    <w:rsid w:val="2C79FE2C"/>
    <w:rsid w:val="2CCBA4C6"/>
    <w:rsid w:val="2CD4BFC8"/>
    <w:rsid w:val="2D09A87F"/>
    <w:rsid w:val="2D74C821"/>
    <w:rsid w:val="2DE56137"/>
    <w:rsid w:val="2E118C77"/>
    <w:rsid w:val="2E262D5D"/>
    <w:rsid w:val="2E8AE589"/>
    <w:rsid w:val="2EA4659A"/>
    <w:rsid w:val="2EA8576B"/>
    <w:rsid w:val="2EBB5F89"/>
    <w:rsid w:val="2F12B2A1"/>
    <w:rsid w:val="2F337604"/>
    <w:rsid w:val="30222933"/>
    <w:rsid w:val="3022E76A"/>
    <w:rsid w:val="304B2308"/>
    <w:rsid w:val="3093BCC5"/>
    <w:rsid w:val="3123C22A"/>
    <w:rsid w:val="313271CB"/>
    <w:rsid w:val="3139A41A"/>
    <w:rsid w:val="3154AFE5"/>
    <w:rsid w:val="31A0295B"/>
    <w:rsid w:val="32206F83"/>
    <w:rsid w:val="325CA090"/>
    <w:rsid w:val="327DB578"/>
    <w:rsid w:val="3374CE17"/>
    <w:rsid w:val="3396FA1D"/>
    <w:rsid w:val="344BA339"/>
    <w:rsid w:val="34B4E1B8"/>
    <w:rsid w:val="34E5E550"/>
    <w:rsid w:val="34E81C6D"/>
    <w:rsid w:val="3503CDFD"/>
    <w:rsid w:val="35126D05"/>
    <w:rsid w:val="355A5F17"/>
    <w:rsid w:val="355AE092"/>
    <w:rsid w:val="357FA4BD"/>
    <w:rsid w:val="35800627"/>
    <w:rsid w:val="35D5FD01"/>
    <w:rsid w:val="36590986"/>
    <w:rsid w:val="36FD2529"/>
    <w:rsid w:val="372DBAEA"/>
    <w:rsid w:val="37819B05"/>
    <w:rsid w:val="37B9F92B"/>
    <w:rsid w:val="37C8DC88"/>
    <w:rsid w:val="37E29936"/>
    <w:rsid w:val="38189F72"/>
    <w:rsid w:val="381AC019"/>
    <w:rsid w:val="385C359B"/>
    <w:rsid w:val="392EDBC5"/>
    <w:rsid w:val="395E262B"/>
    <w:rsid w:val="3989AA13"/>
    <w:rsid w:val="39C5644B"/>
    <w:rsid w:val="39E0B419"/>
    <w:rsid w:val="3A4003F7"/>
    <w:rsid w:val="3A498027"/>
    <w:rsid w:val="3A5216E8"/>
    <w:rsid w:val="3AF08BC1"/>
    <w:rsid w:val="3B0C2AB7"/>
    <w:rsid w:val="3B418F4E"/>
    <w:rsid w:val="3B63700C"/>
    <w:rsid w:val="3BA6CD1C"/>
    <w:rsid w:val="3BC3D06F"/>
    <w:rsid w:val="3BDE5CF2"/>
    <w:rsid w:val="3C03FB00"/>
    <w:rsid w:val="3C1D4C1A"/>
    <w:rsid w:val="3C203E3E"/>
    <w:rsid w:val="3C57FFF2"/>
    <w:rsid w:val="3CAAC32E"/>
    <w:rsid w:val="3CECC574"/>
    <w:rsid w:val="3D13D162"/>
    <w:rsid w:val="3D4CFC28"/>
    <w:rsid w:val="3D61FF6D"/>
    <w:rsid w:val="3DC019B5"/>
    <w:rsid w:val="3E8BD854"/>
    <w:rsid w:val="3F24E8A1"/>
    <w:rsid w:val="3F2E8A93"/>
    <w:rsid w:val="3F71AD97"/>
    <w:rsid w:val="3F736F26"/>
    <w:rsid w:val="3F85851D"/>
    <w:rsid w:val="3F8845E1"/>
    <w:rsid w:val="3FAB3B22"/>
    <w:rsid w:val="4001B7B2"/>
    <w:rsid w:val="400D48F8"/>
    <w:rsid w:val="401909E5"/>
    <w:rsid w:val="40881B61"/>
    <w:rsid w:val="409C6810"/>
    <w:rsid w:val="417B35E4"/>
    <w:rsid w:val="41A62785"/>
    <w:rsid w:val="41BB6AEA"/>
    <w:rsid w:val="41E236D2"/>
    <w:rsid w:val="424D9E76"/>
    <w:rsid w:val="42507447"/>
    <w:rsid w:val="42611822"/>
    <w:rsid w:val="427830DB"/>
    <w:rsid w:val="428C5313"/>
    <w:rsid w:val="4350AAA7"/>
    <w:rsid w:val="4406D188"/>
    <w:rsid w:val="440D57C2"/>
    <w:rsid w:val="441838D0"/>
    <w:rsid w:val="4446F5B0"/>
    <w:rsid w:val="4452B525"/>
    <w:rsid w:val="44D2B74C"/>
    <w:rsid w:val="45E729E8"/>
    <w:rsid w:val="4606BEAF"/>
    <w:rsid w:val="4665AAA9"/>
    <w:rsid w:val="4674F85F"/>
    <w:rsid w:val="46CAF452"/>
    <w:rsid w:val="46CF399F"/>
    <w:rsid w:val="47372D69"/>
    <w:rsid w:val="474F0167"/>
    <w:rsid w:val="47D1CB65"/>
    <w:rsid w:val="4870314B"/>
    <w:rsid w:val="492D2842"/>
    <w:rsid w:val="4A62BF59"/>
    <w:rsid w:val="4A635F84"/>
    <w:rsid w:val="4A77DECB"/>
    <w:rsid w:val="4A9B3D1F"/>
    <w:rsid w:val="4AAD4E18"/>
    <w:rsid w:val="4B96B441"/>
    <w:rsid w:val="4BC8B12F"/>
    <w:rsid w:val="4C13AF2C"/>
    <w:rsid w:val="4C4F7F7F"/>
    <w:rsid w:val="4C691F1D"/>
    <w:rsid w:val="4CAC6920"/>
    <w:rsid w:val="4CFAFFCC"/>
    <w:rsid w:val="4D6B708A"/>
    <w:rsid w:val="4D9A1DD7"/>
    <w:rsid w:val="4DB1A121"/>
    <w:rsid w:val="4E89ED72"/>
    <w:rsid w:val="4ECAC093"/>
    <w:rsid w:val="4EE5B403"/>
    <w:rsid w:val="4FA6C273"/>
    <w:rsid w:val="4FE901C5"/>
    <w:rsid w:val="502AD509"/>
    <w:rsid w:val="504D537B"/>
    <w:rsid w:val="505CDE51"/>
    <w:rsid w:val="508F78EC"/>
    <w:rsid w:val="50D79265"/>
    <w:rsid w:val="50F881C7"/>
    <w:rsid w:val="51143DE1"/>
    <w:rsid w:val="5132356A"/>
    <w:rsid w:val="5152A042"/>
    <w:rsid w:val="516AE8D5"/>
    <w:rsid w:val="51F98920"/>
    <w:rsid w:val="5270F6D7"/>
    <w:rsid w:val="5272AB71"/>
    <w:rsid w:val="5286586E"/>
    <w:rsid w:val="5292F938"/>
    <w:rsid w:val="52C0877D"/>
    <w:rsid w:val="52DB1F80"/>
    <w:rsid w:val="53966DCA"/>
    <w:rsid w:val="53AF87C6"/>
    <w:rsid w:val="54A4BD20"/>
    <w:rsid w:val="554BD278"/>
    <w:rsid w:val="55552D49"/>
    <w:rsid w:val="557E5661"/>
    <w:rsid w:val="565F32F7"/>
    <w:rsid w:val="57B30B5E"/>
    <w:rsid w:val="57E021D7"/>
    <w:rsid w:val="58D5D48B"/>
    <w:rsid w:val="58FCE320"/>
    <w:rsid w:val="593F8410"/>
    <w:rsid w:val="5960E0D9"/>
    <w:rsid w:val="59F9EA5C"/>
    <w:rsid w:val="5AA12887"/>
    <w:rsid w:val="5B0F7343"/>
    <w:rsid w:val="5B2C2248"/>
    <w:rsid w:val="5B78F162"/>
    <w:rsid w:val="5BA4A16F"/>
    <w:rsid w:val="5BA4FD56"/>
    <w:rsid w:val="5BC5FF55"/>
    <w:rsid w:val="5CDB8553"/>
    <w:rsid w:val="5CE53F1C"/>
    <w:rsid w:val="5D15FB7F"/>
    <w:rsid w:val="5DA7E189"/>
    <w:rsid w:val="5DCA693A"/>
    <w:rsid w:val="5E8EC656"/>
    <w:rsid w:val="5F261C69"/>
    <w:rsid w:val="60692BE0"/>
    <w:rsid w:val="607F221C"/>
    <w:rsid w:val="60CDB1DE"/>
    <w:rsid w:val="611D41C8"/>
    <w:rsid w:val="6158DC5C"/>
    <w:rsid w:val="618BA2E3"/>
    <w:rsid w:val="61BF7F30"/>
    <w:rsid w:val="6204FC41"/>
    <w:rsid w:val="62589CE8"/>
    <w:rsid w:val="62DADEA9"/>
    <w:rsid w:val="637A221F"/>
    <w:rsid w:val="63B9F4FF"/>
    <w:rsid w:val="640C69EF"/>
    <w:rsid w:val="64188880"/>
    <w:rsid w:val="64665349"/>
    <w:rsid w:val="64CE5359"/>
    <w:rsid w:val="64FF1C73"/>
    <w:rsid w:val="65D52656"/>
    <w:rsid w:val="65E02DBA"/>
    <w:rsid w:val="667380A3"/>
    <w:rsid w:val="6678BAB7"/>
    <w:rsid w:val="66AC99DF"/>
    <w:rsid w:val="66BF0ADB"/>
    <w:rsid w:val="672E1E0A"/>
    <w:rsid w:val="674D8F5A"/>
    <w:rsid w:val="677FE455"/>
    <w:rsid w:val="67893970"/>
    <w:rsid w:val="67A07795"/>
    <w:rsid w:val="68681809"/>
    <w:rsid w:val="687C2B4B"/>
    <w:rsid w:val="688CC6E8"/>
    <w:rsid w:val="6896A71D"/>
    <w:rsid w:val="68B49B8A"/>
    <w:rsid w:val="6941FD74"/>
    <w:rsid w:val="69845446"/>
    <w:rsid w:val="69ABF224"/>
    <w:rsid w:val="6A4F2BC4"/>
    <w:rsid w:val="6A6076E7"/>
    <w:rsid w:val="6A8F158B"/>
    <w:rsid w:val="6ADBD029"/>
    <w:rsid w:val="6B03D119"/>
    <w:rsid w:val="6B2B2049"/>
    <w:rsid w:val="6BABDE87"/>
    <w:rsid w:val="6BB420DA"/>
    <w:rsid w:val="6BC506E4"/>
    <w:rsid w:val="6C69C54B"/>
    <w:rsid w:val="6CA69C1C"/>
    <w:rsid w:val="6DC0390E"/>
    <w:rsid w:val="6DDF08EC"/>
    <w:rsid w:val="6DE4E9D6"/>
    <w:rsid w:val="6E2D1B30"/>
    <w:rsid w:val="6E3D8AF4"/>
    <w:rsid w:val="6E802455"/>
    <w:rsid w:val="6E958C94"/>
    <w:rsid w:val="6EBEA609"/>
    <w:rsid w:val="6F300B9C"/>
    <w:rsid w:val="6F406FA5"/>
    <w:rsid w:val="6F9E4DE9"/>
    <w:rsid w:val="701CCAAE"/>
    <w:rsid w:val="703550F1"/>
    <w:rsid w:val="707A5FC3"/>
    <w:rsid w:val="707F4FAA"/>
    <w:rsid w:val="7098AFA9"/>
    <w:rsid w:val="70B38651"/>
    <w:rsid w:val="70C05706"/>
    <w:rsid w:val="70C0D045"/>
    <w:rsid w:val="70FE2C0A"/>
    <w:rsid w:val="7159EA40"/>
    <w:rsid w:val="7199FBC2"/>
    <w:rsid w:val="721B200B"/>
    <w:rsid w:val="724A0AB8"/>
    <w:rsid w:val="729FE580"/>
    <w:rsid w:val="7309738B"/>
    <w:rsid w:val="73140CD8"/>
    <w:rsid w:val="7325027C"/>
    <w:rsid w:val="73AC7AD0"/>
    <w:rsid w:val="73BEDDF2"/>
    <w:rsid w:val="73F0EEFC"/>
    <w:rsid w:val="74309162"/>
    <w:rsid w:val="7458C540"/>
    <w:rsid w:val="748D1959"/>
    <w:rsid w:val="7552C0CD"/>
    <w:rsid w:val="75C98AF4"/>
    <w:rsid w:val="75EFF049"/>
    <w:rsid w:val="76235B64"/>
    <w:rsid w:val="76B23E26"/>
    <w:rsid w:val="76DE4891"/>
    <w:rsid w:val="77957698"/>
    <w:rsid w:val="77C7E0AF"/>
    <w:rsid w:val="7858C177"/>
    <w:rsid w:val="78864FE0"/>
    <w:rsid w:val="788A6499"/>
    <w:rsid w:val="7909151E"/>
    <w:rsid w:val="79129C2C"/>
    <w:rsid w:val="798E3B79"/>
    <w:rsid w:val="7998C79F"/>
    <w:rsid w:val="79A8813C"/>
    <w:rsid w:val="7A0CD0C9"/>
    <w:rsid w:val="7A0E04F8"/>
    <w:rsid w:val="7A3675D3"/>
    <w:rsid w:val="7A5D8F3A"/>
    <w:rsid w:val="7A9EAFD9"/>
    <w:rsid w:val="7AFD2E57"/>
    <w:rsid w:val="7B19E1A9"/>
    <w:rsid w:val="7B4E11ED"/>
    <w:rsid w:val="7B941425"/>
    <w:rsid w:val="7B9FFCAE"/>
    <w:rsid w:val="7BA94799"/>
    <w:rsid w:val="7BCA21AD"/>
    <w:rsid w:val="7C9A6480"/>
    <w:rsid w:val="7CE2E7C5"/>
    <w:rsid w:val="7CE83194"/>
    <w:rsid w:val="7D5183B6"/>
    <w:rsid w:val="7D5690E6"/>
    <w:rsid w:val="7D5D0043"/>
    <w:rsid w:val="7D888AD1"/>
    <w:rsid w:val="7D96B321"/>
    <w:rsid w:val="7DC302EA"/>
    <w:rsid w:val="7E98D74B"/>
    <w:rsid w:val="7EEADFA7"/>
    <w:rsid w:val="7F0191F2"/>
    <w:rsid w:val="7F356498"/>
    <w:rsid w:val="7F3C53BD"/>
    <w:rsid w:val="7F4696B8"/>
    <w:rsid w:val="7F806CAC"/>
    <w:rsid w:val="7FAC2F7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C129EC1F-A57B-4BF8-A383-CCF895FF7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3"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39C"/>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12"/>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324682"/>
    <w:pPr>
      <w:keepNext/>
      <w:numPr>
        <w:ilvl w:val="1"/>
        <w:numId w:val="12"/>
      </w:numPr>
      <w:spacing w:before="240" w:after="60" w:line="240" w:lineRule="auto"/>
      <w:outlineLvl w:val="1"/>
    </w:pPr>
    <w:rPr>
      <w:rFonts w:ascii="Oslo Sans Office" w:eastAsia="Oslo Sans Office" w:hAnsi="Oslo Sans Office" w:cs="Oslo Sans Office"/>
      <w:b/>
      <w:bCs/>
      <w:iCs/>
      <w:sz w:val="22"/>
      <w:lang w:eastAsia="nb-NO"/>
    </w:rPr>
  </w:style>
  <w:style w:type="paragraph" w:styleId="Overskrift3">
    <w:name w:val="heading 3"/>
    <w:basedOn w:val="Normal"/>
    <w:next w:val="Normal"/>
    <w:link w:val="Overskrift3Tegn"/>
    <w:uiPriority w:val="3"/>
    <w:unhideWhenUsed/>
    <w:qFormat/>
    <w:rsid w:val="007576DB"/>
    <w:pPr>
      <w:keepNext/>
      <w:numPr>
        <w:ilvl w:val="2"/>
        <w:numId w:val="12"/>
      </w:numPr>
      <w:spacing w:before="240" w:after="60" w:line="240" w:lineRule="auto"/>
      <w:outlineLvl w:val="2"/>
    </w:pPr>
    <w:rPr>
      <w:rFonts w:ascii="Oslo Sans Office" w:eastAsia="Oslo Sans Office" w:hAnsi="Oslo Sans Office" w:cs="Oslo Sans Office"/>
      <w:b/>
      <w:bCs/>
      <w:sz w:val="22"/>
      <w:lang w:eastAsia="nb-NO"/>
    </w:rPr>
  </w:style>
  <w:style w:type="paragraph" w:styleId="Overskrift4">
    <w:name w:val="heading 4"/>
    <w:basedOn w:val="Normal"/>
    <w:next w:val="Normal"/>
    <w:link w:val="Overskrift4Tegn"/>
    <w:uiPriority w:val="9"/>
    <w:qFormat/>
    <w:rsid w:val="000D229D"/>
    <w:pPr>
      <w:keepNext/>
      <w:numPr>
        <w:ilvl w:val="3"/>
        <w:numId w:val="12"/>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12"/>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12"/>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12"/>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12"/>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12"/>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324682"/>
    <w:rPr>
      <w:rFonts w:ascii="Oslo Sans Office" w:eastAsia="Oslo Sans Office" w:hAnsi="Oslo Sans Office" w:cs="Oslo Sans Office"/>
      <w:b/>
      <w:bCs/>
      <w:iCs/>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3"/>
    <w:rsid w:val="007576DB"/>
    <w:rPr>
      <w:rFonts w:ascii="Oslo Sans Office" w:eastAsia="Oslo Sans Office" w:hAnsi="Oslo Sans Office" w:cs="Oslo Sans Office"/>
      <w:b/>
      <w:bCs/>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paragraph" w:styleId="Kommentaremne">
    <w:name w:val="annotation subject"/>
    <w:basedOn w:val="Merknadstekst"/>
    <w:next w:val="Merknadstekst"/>
    <w:link w:val="KommentaremneTegn"/>
    <w:uiPriority w:val="99"/>
    <w:semiHidden/>
    <w:unhideWhenUsed/>
    <w:rsid w:val="008D4F52"/>
    <w:rPr>
      <w:b/>
      <w:bCs/>
    </w:rPr>
  </w:style>
  <w:style w:type="character" w:customStyle="1" w:styleId="KommentaremneTegn">
    <w:name w:val="Kommentaremne Tegn"/>
    <w:basedOn w:val="MerknadstekstTegn"/>
    <w:link w:val="Kommentaremne"/>
    <w:uiPriority w:val="99"/>
    <w:semiHidden/>
    <w:rsid w:val="008D4F52"/>
    <w:rPr>
      <w:b/>
      <w:bCs/>
      <w:sz w:val="20"/>
      <w:szCs w:val="20"/>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13"/>
      </w:numPr>
    </w:p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styleId="Revisjon">
    <w:name w:val="Revision"/>
    <w:hidden/>
    <w:uiPriority w:val="99"/>
    <w:semiHidden/>
    <w:rsid w:val="00585B85"/>
    <w:pPr>
      <w:spacing w:after="0" w:line="240" w:lineRule="auto"/>
    </w:pPr>
    <w:rPr>
      <w:sz w:val="20"/>
    </w:rPr>
  </w:style>
  <w:style w:type="character" w:styleId="Omtale">
    <w:name w:val="Mention"/>
    <w:basedOn w:val="Standardskriftforavsnitt"/>
    <w:uiPriority w:val="99"/>
    <w:unhideWhenUsed/>
    <w:rsid w:val="00AC322B"/>
    <w:rPr>
      <w:color w:val="2B579A"/>
      <w:shd w:val="clear" w:color="auto" w:fill="E1DFDD"/>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character" w:customStyle="1" w:styleId="CommentReference1">
    <w:name w:val="Comment Reference1"/>
    <w:uiPriority w:val="99"/>
    <w:semiHidden/>
    <w:rsid w:val="0076751E"/>
    <w:rPr>
      <w:sz w:val="16"/>
      <w:szCs w:val="16"/>
    </w:rPr>
  </w:style>
  <w:style w:type="paragraph" w:customStyle="1" w:styleId="CommentText1">
    <w:name w:val="Comment Text1"/>
    <w:basedOn w:val="Normal"/>
    <w:uiPriority w:val="99"/>
    <w:rsid w:val="0076751E"/>
    <w:pPr>
      <w:spacing w:after="0" w:line="240" w:lineRule="auto"/>
    </w:pPr>
    <w:rPr>
      <w:rFonts w:ascii="Times New Roman" w:eastAsia="Times New Roman" w:hAnsi="Times New Roman" w:cs="Times New Roman"/>
      <w:szCs w:val="20"/>
      <w:lang w:eastAsia="nb-NO"/>
    </w:rPr>
  </w:style>
  <w:style w:type="paragraph" w:styleId="NormalWeb">
    <w:name w:val="Normal (Web)"/>
    <w:basedOn w:val="Normal"/>
    <w:uiPriority w:val="99"/>
    <w:semiHidden/>
    <w:unhideWhenUsed/>
    <w:rsid w:val="00C61EBC"/>
    <w:rPr>
      <w:rFonts w:ascii="Times New Roman" w:hAnsi="Times New Roman" w:cs="Times New Roman"/>
      <w:sz w:val="24"/>
      <w:szCs w:val="24"/>
    </w:rPr>
  </w:style>
  <w:style w:type="paragraph" w:customStyle="1" w:styleId="Rdtforslag">
    <w:name w:val="Rødt forslag"/>
    <w:basedOn w:val="Normal"/>
    <w:uiPriority w:val="6"/>
    <w:qFormat/>
    <w:rsid w:val="002B0C99"/>
    <w:pPr>
      <w:spacing w:after="0" w:line="276" w:lineRule="auto"/>
    </w:pPr>
    <w:rPr>
      <w:rFonts w:ascii="Oslo Sans Office" w:hAnsi="Oslo Sans Office" w:cs="Times New Roman"/>
      <w:b/>
      <w:color w:val="FF0000"/>
    </w:rPr>
  </w:style>
  <w:style w:type="paragraph" w:customStyle="1" w:styleId="Veiledningstekst">
    <w:name w:val="Veiledningstekst"/>
    <w:basedOn w:val="Normal"/>
    <w:link w:val="VeiledningstekstTegn"/>
    <w:qFormat/>
    <w:rsid w:val="007C3FA5"/>
    <w:pPr>
      <w:spacing w:after="0" w:line="276" w:lineRule="auto"/>
    </w:pPr>
    <w:rPr>
      <w:rFonts w:ascii="Oslo Sans Office" w:eastAsia="Oslo Sans Office" w:hAnsi="Oslo Sans Office" w:cs="Oslo Sans Office"/>
      <w:i/>
      <w:iCs/>
      <w:color w:val="0070C0"/>
      <w:lang w:eastAsia="nb-NO"/>
    </w:rPr>
  </w:style>
  <w:style w:type="character" w:customStyle="1" w:styleId="VeiledningstekstTegn">
    <w:name w:val="Veiledningstekst Tegn"/>
    <w:basedOn w:val="Standardskriftforavsnitt"/>
    <w:link w:val="Veiledningstekst"/>
    <w:rsid w:val="007C3FA5"/>
    <w:rPr>
      <w:rFonts w:ascii="Oslo Sans Office" w:eastAsia="Oslo Sans Office" w:hAnsi="Oslo Sans Office" w:cs="Oslo Sans Office"/>
      <w:i/>
      <w:iCs/>
      <w:color w:val="0070C0"/>
      <w:sz w:val="20"/>
      <w:lang w:eastAsia="nb-NO"/>
    </w:rPr>
  </w:style>
  <w:style w:type="paragraph" w:customStyle="1" w:styleId="OsloSansStandard">
    <w:name w:val="Oslo Sans Standard"/>
    <w:basedOn w:val="Normal"/>
    <w:link w:val="OsloSansStandardTegn"/>
    <w:qFormat/>
    <w:rsid w:val="002C0753"/>
    <w:pPr>
      <w:spacing w:after="0" w:line="276" w:lineRule="auto"/>
    </w:pPr>
    <w:rPr>
      <w:lang w:eastAsia="nb-NO"/>
    </w:rPr>
  </w:style>
  <w:style w:type="character" w:customStyle="1" w:styleId="OsloSansStandardTegn">
    <w:name w:val="Oslo Sans Standard Tegn"/>
    <w:basedOn w:val="Standardskriftforavsnitt"/>
    <w:link w:val="OsloSansStandard"/>
    <w:rsid w:val="002C0753"/>
    <w:rPr>
      <w:sz w:val="20"/>
      <w:lang w:eastAsia="nb-NO"/>
    </w:rPr>
  </w:style>
  <w:style w:type="paragraph" w:customStyle="1" w:styleId="Bltekst">
    <w:name w:val="Blå tekst"/>
    <w:basedOn w:val="OsloSansStandard"/>
    <w:link w:val="BltekstTegn"/>
    <w:qFormat/>
    <w:rsid w:val="002C0753"/>
    <w:rPr>
      <w:color w:val="0070C0"/>
    </w:rPr>
  </w:style>
  <w:style w:type="character" w:customStyle="1" w:styleId="BltekstTegn">
    <w:name w:val="Blå tekst Tegn"/>
    <w:basedOn w:val="OsloSansStandardTegn"/>
    <w:link w:val="Bltekst"/>
    <w:rsid w:val="002C0753"/>
    <w:rPr>
      <w:color w:val="0070C0"/>
      <w:sz w:val="20"/>
      <w:lang w:eastAsia="nb-NO"/>
    </w:rPr>
  </w:style>
  <w:style w:type="paragraph" w:customStyle="1" w:styleId="paragraph">
    <w:name w:val="paragraph"/>
    <w:basedOn w:val="Normal"/>
    <w:rsid w:val="004F03A2"/>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eop">
    <w:name w:val="eop"/>
    <w:basedOn w:val="Standardskriftforavsnitt"/>
    <w:rsid w:val="004F03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546725">
      <w:bodyDiv w:val="1"/>
      <w:marLeft w:val="0"/>
      <w:marRight w:val="0"/>
      <w:marTop w:val="0"/>
      <w:marBottom w:val="0"/>
      <w:divBdr>
        <w:top w:val="none" w:sz="0" w:space="0" w:color="auto"/>
        <w:left w:val="none" w:sz="0" w:space="0" w:color="auto"/>
        <w:bottom w:val="none" w:sz="0" w:space="0" w:color="auto"/>
        <w:right w:val="none" w:sz="0" w:space="0" w:color="auto"/>
      </w:divBdr>
      <w:divsChild>
        <w:div w:id="45880780">
          <w:marLeft w:val="0"/>
          <w:marRight w:val="0"/>
          <w:marTop w:val="0"/>
          <w:marBottom w:val="0"/>
          <w:divBdr>
            <w:top w:val="none" w:sz="0" w:space="0" w:color="auto"/>
            <w:left w:val="none" w:sz="0" w:space="0" w:color="auto"/>
            <w:bottom w:val="none" w:sz="0" w:space="0" w:color="auto"/>
            <w:right w:val="none" w:sz="0" w:space="0" w:color="auto"/>
          </w:divBdr>
        </w:div>
        <w:div w:id="1245842017">
          <w:marLeft w:val="0"/>
          <w:marRight w:val="0"/>
          <w:marTop w:val="0"/>
          <w:marBottom w:val="0"/>
          <w:divBdr>
            <w:top w:val="none" w:sz="0" w:space="0" w:color="auto"/>
            <w:left w:val="none" w:sz="0" w:space="0" w:color="auto"/>
            <w:bottom w:val="none" w:sz="0" w:space="0" w:color="auto"/>
            <w:right w:val="none" w:sz="0" w:space="0" w:color="auto"/>
          </w:divBdr>
        </w:div>
        <w:div w:id="1635401742">
          <w:marLeft w:val="0"/>
          <w:marRight w:val="0"/>
          <w:marTop w:val="0"/>
          <w:marBottom w:val="0"/>
          <w:divBdr>
            <w:top w:val="none" w:sz="0" w:space="0" w:color="auto"/>
            <w:left w:val="none" w:sz="0" w:space="0" w:color="auto"/>
            <w:bottom w:val="none" w:sz="0" w:space="0" w:color="auto"/>
            <w:right w:val="none" w:sz="0" w:space="0" w:color="auto"/>
          </w:divBdr>
        </w:div>
      </w:divsChild>
    </w:div>
    <w:div w:id="693074909">
      <w:bodyDiv w:val="1"/>
      <w:marLeft w:val="0"/>
      <w:marRight w:val="0"/>
      <w:marTop w:val="0"/>
      <w:marBottom w:val="0"/>
      <w:divBdr>
        <w:top w:val="none" w:sz="0" w:space="0" w:color="auto"/>
        <w:left w:val="none" w:sz="0" w:space="0" w:color="auto"/>
        <w:bottom w:val="none" w:sz="0" w:space="0" w:color="auto"/>
        <w:right w:val="none" w:sz="0" w:space="0" w:color="auto"/>
      </w:divBdr>
    </w:div>
    <w:div w:id="824249085">
      <w:bodyDiv w:val="1"/>
      <w:marLeft w:val="0"/>
      <w:marRight w:val="0"/>
      <w:marTop w:val="0"/>
      <w:marBottom w:val="0"/>
      <w:divBdr>
        <w:top w:val="none" w:sz="0" w:space="0" w:color="auto"/>
        <w:left w:val="none" w:sz="0" w:space="0" w:color="auto"/>
        <w:bottom w:val="none" w:sz="0" w:space="0" w:color="auto"/>
        <w:right w:val="none" w:sz="0" w:space="0" w:color="auto"/>
      </w:divBdr>
    </w:div>
    <w:div w:id="1166361210">
      <w:bodyDiv w:val="1"/>
      <w:marLeft w:val="0"/>
      <w:marRight w:val="0"/>
      <w:marTop w:val="0"/>
      <w:marBottom w:val="0"/>
      <w:divBdr>
        <w:top w:val="none" w:sz="0" w:space="0" w:color="auto"/>
        <w:left w:val="none" w:sz="0" w:space="0" w:color="auto"/>
        <w:bottom w:val="none" w:sz="0" w:space="0" w:color="auto"/>
        <w:right w:val="none" w:sz="0" w:space="0" w:color="auto"/>
      </w:divBdr>
      <w:divsChild>
        <w:div w:id="399376687">
          <w:marLeft w:val="0"/>
          <w:marRight w:val="0"/>
          <w:marTop w:val="0"/>
          <w:marBottom w:val="0"/>
          <w:divBdr>
            <w:top w:val="none" w:sz="0" w:space="0" w:color="auto"/>
            <w:left w:val="none" w:sz="0" w:space="0" w:color="auto"/>
            <w:bottom w:val="none" w:sz="0" w:space="0" w:color="auto"/>
            <w:right w:val="none" w:sz="0" w:space="0" w:color="auto"/>
          </w:divBdr>
        </w:div>
        <w:div w:id="1027873511">
          <w:marLeft w:val="0"/>
          <w:marRight w:val="0"/>
          <w:marTop w:val="0"/>
          <w:marBottom w:val="0"/>
          <w:divBdr>
            <w:top w:val="none" w:sz="0" w:space="0" w:color="auto"/>
            <w:left w:val="none" w:sz="0" w:space="0" w:color="auto"/>
            <w:bottom w:val="none" w:sz="0" w:space="0" w:color="auto"/>
            <w:right w:val="none" w:sz="0" w:space="0" w:color="auto"/>
          </w:divBdr>
        </w:div>
        <w:div w:id="2024747393">
          <w:marLeft w:val="0"/>
          <w:marRight w:val="0"/>
          <w:marTop w:val="0"/>
          <w:marBottom w:val="0"/>
          <w:divBdr>
            <w:top w:val="none" w:sz="0" w:space="0" w:color="auto"/>
            <w:left w:val="none" w:sz="0" w:space="0" w:color="auto"/>
            <w:bottom w:val="none" w:sz="0" w:space="0" w:color="auto"/>
            <w:right w:val="none" w:sz="0" w:space="0" w:color="auto"/>
          </w:divBdr>
        </w:div>
      </w:divsChild>
    </w:div>
    <w:div w:id="1916042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CE824BA941D0154393FF3FD781C713C9" PreviousValue="false" LastSyncTimeStamp="2021-02-17T02:01:04.873Z"/>
</file>

<file path=customXml/item2.xml><?xml version="1.0" encoding="utf-8"?>
<ct:contentTypeSchema xmlns:ct="http://schemas.microsoft.com/office/2006/metadata/contentType" xmlns:ma="http://schemas.microsoft.com/office/2006/metadata/properties/metaAttributes" ct:_="" ma:_="" ma:contentTypeName="Oslo Excel" ma:contentTypeID="0x010100CE824BA941D0154393FF3FD781C713C900FD6629013A8EFE44B585CC043B648ED2" ma:contentTypeVersion="18" ma:contentTypeDescription="Opprett et nytt dokument." ma:contentTypeScope="" ma:versionID="866c67f80da4ef07ab53431f288758e4">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93bb12133b3cc52bd5b76a8d5be9c66e"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lcf76f155ced4ddcb4097134ff3c332f" ma:index="9" nillable="true" ma:displayName="Bildemerkelapper_0" ma:hidden="true" ma:internalName="lcf76f155ced4ddcb4097134ff3c332f">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TaxCatchAll xmlns="c812d0f8-cb08-4c4b-ad0f-447b43afa823" xsi:nil="true"/>
    <OK_Felles_Arkivverdig xmlns="7ed84371-acf6-4102-828c-2caf905b4736" xsi:nil="true"/>
    <lcf76f155ced4ddcb4097134ff3c332f xmlns="55552525-39ed-4ffa-9a3e-e6caf164b180"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813488-FF2D-44BF-BBDF-702FD2D8B02E}">
  <ds:schemaRefs>
    <ds:schemaRef ds:uri="Microsoft.SharePoint.Taxonomy.ContentTypeSync"/>
  </ds:schemaRefs>
</ds:datastoreItem>
</file>

<file path=customXml/itemProps2.xml><?xml version="1.0" encoding="utf-8"?>
<ds:datastoreItem xmlns:ds="http://schemas.openxmlformats.org/officeDocument/2006/customXml" ds:itemID="{331B0C3D-48C9-4FB9-B4B7-890532D66A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55552525-39ed-4ffa-9a3e-e6caf164b180"/>
    <ds:schemaRef ds:uri="c812d0f8-cb08-4c4b-ad0f-447b43afa8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 ds:uri="c812d0f8-cb08-4c4b-ad0f-447b43afa823"/>
    <ds:schemaRef ds:uri="7ed84371-acf6-4102-828c-2caf905b4736"/>
    <ds:schemaRef ds:uri="55552525-39ed-4ffa-9a3e-e6caf164b180"/>
  </ds:schemaRefs>
</ds:datastoreItem>
</file>

<file path=customXml/itemProps6.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6</TotalTime>
  <Pages>16</Pages>
  <Words>4015</Words>
  <Characters>21284</Characters>
  <Application>Microsoft Office Word</Application>
  <DocSecurity>0</DocSecurity>
  <Lines>177</Lines>
  <Paragraphs>50</Paragraphs>
  <ScaleCrop>false</ScaleCrop>
  <Company>Oslo kommune</Company>
  <LinksUpToDate>false</LinksUpToDate>
  <CharactersWithSpaces>25249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Leona Viloria Pilares</cp:lastModifiedBy>
  <cp:revision>245</cp:revision>
  <cp:lastPrinted>2026-03-12T03:31:00Z</cp:lastPrinted>
  <dcterms:created xsi:type="dcterms:W3CDTF">2026-05-20T10:45:00Z</dcterms:created>
  <dcterms:modified xsi:type="dcterms:W3CDTF">2026-06-15T06:15:00Z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0x010100CE824BA941D0154393FF3FD781C713C900FD6629013A8EFE44B585CC043B648ED2</vt:lpwstr>
  </property>
  <property fmtid="{D5CDD505-2E9C-101B-9397-08002B2CF9AE}" pid="11" name="MediaServiceImageTags">
    <vt:lpwstr/>
  </property>
  <property fmtid="{D5CDD505-2E9C-101B-9397-08002B2CF9AE}" pid="12" name="_ExtendedDescription">
    <vt:lpwstr/>
  </property>
</Properties>
</file>